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4D075" w14:textId="77777777" w:rsidR="008D6AD0" w:rsidRPr="008D6AD0" w:rsidRDefault="00997F14" w:rsidP="008D6AD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6E6CC81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8D6AD0" w:rsidRPr="008D6AD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6DE18DB" w14:textId="77777777" w:rsidR="008D6AD0" w:rsidRPr="008D6AD0" w:rsidRDefault="008D6AD0" w:rsidP="008D6AD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D6AD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16C693F" w14:textId="77777777" w:rsidR="008D6AD0" w:rsidRPr="008D6AD0" w:rsidRDefault="008D6AD0" w:rsidP="008D6AD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D6AD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70E47A4" w14:textId="77777777" w:rsidR="008D6AD0" w:rsidRPr="008D6AD0" w:rsidRDefault="008D6AD0" w:rsidP="008D6AD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D6AD0">
        <w:rPr>
          <w:rFonts w:ascii="Corbel" w:hAnsi="Corbel"/>
          <w:i/>
          <w:sz w:val="20"/>
          <w:szCs w:val="20"/>
          <w:lang w:eastAsia="ar-SA"/>
        </w:rPr>
        <w:t>(skrajne daty</w:t>
      </w:r>
      <w:r w:rsidRPr="008D6AD0">
        <w:rPr>
          <w:rFonts w:ascii="Corbel" w:hAnsi="Corbel"/>
          <w:sz w:val="20"/>
          <w:szCs w:val="20"/>
          <w:lang w:eastAsia="ar-SA"/>
        </w:rPr>
        <w:t>)</w:t>
      </w:r>
    </w:p>
    <w:p w14:paraId="39DF296F" w14:textId="77777777" w:rsidR="008D6AD0" w:rsidRPr="008D6AD0" w:rsidRDefault="008D6AD0" w:rsidP="008D6AD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D6AD0">
        <w:rPr>
          <w:rFonts w:ascii="Corbel" w:hAnsi="Corbel"/>
          <w:sz w:val="20"/>
          <w:szCs w:val="20"/>
          <w:lang w:eastAsia="ar-SA"/>
        </w:rPr>
        <w:t>Rok akademicki 2024/2025</w:t>
      </w:r>
    </w:p>
    <w:bookmarkEnd w:id="0"/>
    <w:p w14:paraId="45181847" w14:textId="77777777" w:rsidR="008D6AD0" w:rsidRDefault="008D6AD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34448E69" w:rsidR="0085747A" w:rsidRPr="0082710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27105">
        <w:rPr>
          <w:rFonts w:ascii="Corbel" w:hAnsi="Corbel"/>
          <w:szCs w:val="24"/>
        </w:rPr>
        <w:t xml:space="preserve">1. </w:t>
      </w:r>
      <w:r w:rsidR="0085747A" w:rsidRPr="00827105">
        <w:rPr>
          <w:rFonts w:ascii="Corbel" w:hAnsi="Corbel"/>
          <w:szCs w:val="24"/>
        </w:rPr>
        <w:t xml:space="preserve">Podstawowe </w:t>
      </w:r>
      <w:r w:rsidR="00445970" w:rsidRPr="0082710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27105" w14:paraId="38246327" w14:textId="77777777" w:rsidTr="06E6CC81">
        <w:tc>
          <w:tcPr>
            <w:tcW w:w="2694" w:type="dxa"/>
            <w:vAlign w:val="center"/>
          </w:tcPr>
          <w:p w14:paraId="59701564" w14:textId="77777777" w:rsidR="0085747A" w:rsidRPr="0082710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3E80C5" w14:textId="77777777" w:rsidR="0085747A" w:rsidRPr="00827105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Międzynarodowe prawo lotnicze i kosmiczne</w:t>
            </w:r>
          </w:p>
        </w:tc>
      </w:tr>
      <w:tr w:rsidR="0085747A" w:rsidRPr="00827105" w14:paraId="3A84BF85" w14:textId="77777777" w:rsidTr="06E6CC81">
        <w:tc>
          <w:tcPr>
            <w:tcW w:w="2694" w:type="dxa"/>
            <w:vAlign w:val="center"/>
          </w:tcPr>
          <w:p w14:paraId="4CA29152" w14:textId="77777777" w:rsidR="0085747A" w:rsidRPr="0082710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2710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2F3CA18" w14:textId="0638D3A9" w:rsidR="0085747A" w:rsidRPr="00827105" w:rsidRDefault="01C6A3B3" w:rsidP="06E6CC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6E6CC81">
              <w:rPr>
                <w:rFonts w:ascii="Corbel" w:hAnsi="Corbel"/>
                <w:b w:val="0"/>
                <w:color w:val="auto"/>
                <w:sz w:val="24"/>
                <w:szCs w:val="24"/>
              </w:rPr>
              <w:t>A2SO11</w:t>
            </w:r>
          </w:p>
        </w:tc>
      </w:tr>
      <w:tr w:rsidR="0085747A" w:rsidRPr="00827105" w14:paraId="5C0172EC" w14:textId="77777777" w:rsidTr="06E6CC81">
        <w:tc>
          <w:tcPr>
            <w:tcW w:w="2694" w:type="dxa"/>
            <w:vAlign w:val="center"/>
          </w:tcPr>
          <w:p w14:paraId="249A5C16" w14:textId="77777777" w:rsidR="0085747A" w:rsidRPr="0082710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2710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827105" w:rsidRDefault="00750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="0085747A" w:rsidRPr="00827105" w14:paraId="6419A3E3" w14:textId="77777777" w:rsidTr="06E6CC81">
        <w:tc>
          <w:tcPr>
            <w:tcW w:w="2694" w:type="dxa"/>
            <w:vAlign w:val="center"/>
          </w:tcPr>
          <w:p w14:paraId="0A39E105" w14:textId="77777777" w:rsidR="0085747A" w:rsidRPr="008271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DFA834" w14:textId="77777777" w:rsidR="0085747A" w:rsidRPr="00827105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Zakład Prawa Międzynarodowego i Prawa Europejskiego</w:t>
            </w:r>
            <w:r w:rsidR="00750450"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, Instytu</w:t>
            </w:r>
            <w:r w:rsidR="008A227D"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t</w:t>
            </w:r>
            <w:r w:rsidR="00B464B4"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 </w:t>
            </w:r>
            <w:r w:rsidR="00750450"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Nauk Prawnych</w:t>
            </w:r>
          </w:p>
        </w:tc>
      </w:tr>
      <w:tr w:rsidR="0085747A" w:rsidRPr="00827105" w14:paraId="3CB95E45" w14:textId="77777777" w:rsidTr="06E6CC81">
        <w:tc>
          <w:tcPr>
            <w:tcW w:w="2694" w:type="dxa"/>
            <w:vAlign w:val="center"/>
          </w:tcPr>
          <w:p w14:paraId="4B835047" w14:textId="77777777" w:rsidR="0085747A" w:rsidRPr="008271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827105" w:rsidRDefault="00F32C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85747A" w:rsidRPr="00827105" w14:paraId="72A44507" w14:textId="77777777" w:rsidTr="06E6CC81">
        <w:tc>
          <w:tcPr>
            <w:tcW w:w="2694" w:type="dxa"/>
            <w:vAlign w:val="center"/>
          </w:tcPr>
          <w:p w14:paraId="448A1CED" w14:textId="77777777" w:rsidR="0085747A" w:rsidRPr="0082710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360FB8" w14:textId="77777777" w:rsidR="0085747A" w:rsidRPr="00827105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Studia </w:t>
            </w:r>
            <w:r w:rsidR="00CB6D3B"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II stopnia</w:t>
            </w:r>
          </w:p>
        </w:tc>
      </w:tr>
      <w:tr w:rsidR="0085747A" w:rsidRPr="00827105" w14:paraId="3A488BE5" w14:textId="77777777" w:rsidTr="06E6CC81">
        <w:tc>
          <w:tcPr>
            <w:tcW w:w="2694" w:type="dxa"/>
            <w:vAlign w:val="center"/>
          </w:tcPr>
          <w:p w14:paraId="04C0481C" w14:textId="77777777" w:rsidR="0085747A" w:rsidRPr="008271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827105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</w:p>
        </w:tc>
      </w:tr>
      <w:tr w:rsidR="0085747A" w:rsidRPr="00827105" w14:paraId="5C70B2EB" w14:textId="77777777" w:rsidTr="06E6CC81">
        <w:tc>
          <w:tcPr>
            <w:tcW w:w="2694" w:type="dxa"/>
            <w:vAlign w:val="center"/>
          </w:tcPr>
          <w:p w14:paraId="7C3992E0" w14:textId="77777777" w:rsidR="0085747A" w:rsidRPr="008271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827105" w:rsidRDefault="008A22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827105" w14:paraId="520A0DC2" w14:textId="77777777" w:rsidTr="06E6CC81">
        <w:tc>
          <w:tcPr>
            <w:tcW w:w="2694" w:type="dxa"/>
            <w:vAlign w:val="center"/>
          </w:tcPr>
          <w:p w14:paraId="47AAF248" w14:textId="77777777" w:rsidR="0085747A" w:rsidRPr="008271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27105">
              <w:rPr>
                <w:rFonts w:ascii="Corbel" w:hAnsi="Corbel"/>
                <w:sz w:val="24"/>
                <w:szCs w:val="24"/>
              </w:rPr>
              <w:t>/y</w:t>
            </w:r>
            <w:r w:rsidRPr="0082710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133D6B" w14:textId="77777777" w:rsidR="0085747A" w:rsidRPr="00827105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Rok </w:t>
            </w:r>
            <w:r w:rsidR="00CB6D3B"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I</w:t>
            </w: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, semestr I</w:t>
            </w:r>
            <w:r w:rsidR="00CB6D3B"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I</w:t>
            </w:r>
          </w:p>
        </w:tc>
      </w:tr>
      <w:tr w:rsidR="0085747A" w:rsidRPr="00827105" w14:paraId="0C3F0DA8" w14:textId="77777777" w:rsidTr="06E6CC81">
        <w:tc>
          <w:tcPr>
            <w:tcW w:w="2694" w:type="dxa"/>
            <w:vAlign w:val="center"/>
          </w:tcPr>
          <w:p w14:paraId="5863A118" w14:textId="77777777" w:rsidR="0085747A" w:rsidRPr="008271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146B05" w14:textId="77777777" w:rsidR="0085747A" w:rsidRPr="00827105" w:rsidRDefault="001728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Przedmiot do wyboru</w:t>
            </w:r>
          </w:p>
        </w:tc>
      </w:tr>
      <w:tr w:rsidR="00923D7D" w:rsidRPr="00827105" w14:paraId="26EB6C12" w14:textId="77777777" w:rsidTr="06E6CC81">
        <w:tc>
          <w:tcPr>
            <w:tcW w:w="2694" w:type="dxa"/>
            <w:vAlign w:val="center"/>
          </w:tcPr>
          <w:p w14:paraId="13A990D4" w14:textId="77777777" w:rsidR="00923D7D" w:rsidRPr="0082710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827105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A227D" w:rsidRPr="0082710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827105" w14:paraId="033870C3" w14:textId="77777777" w:rsidTr="06E6CC81">
        <w:tc>
          <w:tcPr>
            <w:tcW w:w="2694" w:type="dxa"/>
            <w:vAlign w:val="center"/>
          </w:tcPr>
          <w:p w14:paraId="69C2AF6E" w14:textId="77777777" w:rsidR="0085747A" w:rsidRPr="008271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5CD6C2" w14:textId="77777777" w:rsidR="0085747A" w:rsidRPr="00827105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Dr hab. </w:t>
            </w:r>
            <w:r w:rsidR="00F32C6E" w:rsidRPr="0082710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Brodowski</w:t>
            </w: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, prof. UR  </w:t>
            </w:r>
          </w:p>
        </w:tc>
      </w:tr>
      <w:tr w:rsidR="0085747A" w:rsidRPr="00827105" w14:paraId="1F48715B" w14:textId="77777777" w:rsidTr="06E6CC81">
        <w:tc>
          <w:tcPr>
            <w:tcW w:w="2694" w:type="dxa"/>
            <w:vAlign w:val="center"/>
          </w:tcPr>
          <w:p w14:paraId="471FE442" w14:textId="77777777" w:rsidR="0085747A" w:rsidRPr="008271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A359D9" w14:textId="77777777" w:rsidR="0085747A" w:rsidRPr="00B46063" w:rsidRDefault="003052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Pracownicy Zakładu zgodnie z obciążeniami</w:t>
            </w:r>
          </w:p>
        </w:tc>
      </w:tr>
    </w:tbl>
    <w:p w14:paraId="57A64E18" w14:textId="77777777" w:rsidR="0085747A" w:rsidRPr="0082710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27105">
        <w:rPr>
          <w:rFonts w:ascii="Corbel" w:hAnsi="Corbel"/>
          <w:sz w:val="24"/>
          <w:szCs w:val="24"/>
        </w:rPr>
        <w:t xml:space="preserve">* </w:t>
      </w:r>
      <w:r w:rsidRPr="00827105">
        <w:rPr>
          <w:rFonts w:ascii="Corbel" w:hAnsi="Corbel"/>
          <w:i/>
          <w:sz w:val="24"/>
          <w:szCs w:val="24"/>
        </w:rPr>
        <w:t>-</w:t>
      </w:r>
      <w:r w:rsidR="00B90885" w:rsidRPr="0082710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27105">
        <w:rPr>
          <w:rFonts w:ascii="Corbel" w:hAnsi="Corbel"/>
          <w:b w:val="0"/>
          <w:sz w:val="24"/>
          <w:szCs w:val="24"/>
        </w:rPr>
        <w:t>e,</w:t>
      </w:r>
      <w:r w:rsidRPr="00827105">
        <w:rPr>
          <w:rFonts w:ascii="Corbel" w:hAnsi="Corbel"/>
          <w:i/>
          <w:sz w:val="24"/>
          <w:szCs w:val="24"/>
        </w:rPr>
        <w:t xml:space="preserve"> </w:t>
      </w:r>
      <w:r w:rsidRPr="0082710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2710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82710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27105">
        <w:rPr>
          <w:rFonts w:ascii="Corbel" w:hAnsi="Corbel"/>
          <w:sz w:val="24"/>
          <w:szCs w:val="24"/>
        </w:rPr>
        <w:t>1.</w:t>
      </w:r>
      <w:r w:rsidR="00E22FBC" w:rsidRPr="00827105">
        <w:rPr>
          <w:rFonts w:ascii="Corbel" w:hAnsi="Corbel"/>
          <w:sz w:val="24"/>
          <w:szCs w:val="24"/>
        </w:rPr>
        <w:t>1</w:t>
      </w:r>
      <w:r w:rsidRPr="0082710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82710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6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827105" w14:paraId="4A00F406" w14:textId="77777777" w:rsidTr="06E6CC81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82710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82710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(</w:t>
            </w:r>
            <w:r w:rsidR="00363F78" w:rsidRPr="0082710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82710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27105">
              <w:rPr>
                <w:rFonts w:ascii="Corbel" w:hAnsi="Corbel"/>
                <w:szCs w:val="24"/>
              </w:rPr>
              <w:t>Wykł</w:t>
            </w:r>
            <w:proofErr w:type="spellEnd"/>
            <w:r w:rsidRPr="0082710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82710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82710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27105">
              <w:rPr>
                <w:rFonts w:ascii="Corbel" w:hAnsi="Corbel"/>
                <w:szCs w:val="24"/>
              </w:rPr>
              <w:t>Konw</w:t>
            </w:r>
            <w:proofErr w:type="spellEnd"/>
            <w:r w:rsidRPr="0082710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82710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82710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27105">
              <w:rPr>
                <w:rFonts w:ascii="Corbel" w:hAnsi="Corbel"/>
                <w:szCs w:val="24"/>
              </w:rPr>
              <w:t>Sem</w:t>
            </w:r>
            <w:proofErr w:type="spellEnd"/>
            <w:r w:rsidRPr="0082710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82710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82710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27105">
              <w:rPr>
                <w:rFonts w:ascii="Corbel" w:hAnsi="Corbel"/>
                <w:szCs w:val="24"/>
              </w:rPr>
              <w:t>Prakt</w:t>
            </w:r>
            <w:proofErr w:type="spellEnd"/>
            <w:r w:rsidRPr="0082710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82710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82710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27105">
              <w:rPr>
                <w:rFonts w:ascii="Corbel" w:hAnsi="Corbel"/>
                <w:b/>
                <w:szCs w:val="24"/>
              </w:rPr>
              <w:t>Liczba pkt</w:t>
            </w:r>
            <w:r w:rsidR="00B90885" w:rsidRPr="00827105">
              <w:rPr>
                <w:rFonts w:ascii="Corbel" w:hAnsi="Corbel"/>
                <w:b/>
                <w:szCs w:val="24"/>
              </w:rPr>
              <w:t>.</w:t>
            </w:r>
            <w:r w:rsidRPr="0082710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27105" w14:paraId="7E9C2EBB" w14:textId="77777777" w:rsidTr="06E6CC81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827105" w:rsidRDefault="00F434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82710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82710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827105" w:rsidRDefault="00F434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82710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82710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82710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82710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82710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827105" w:rsidRDefault="00F434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99C43A" w14:textId="77777777" w:rsidR="00923D7D" w:rsidRPr="0082710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82710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>1.</w:t>
      </w:r>
      <w:r w:rsidR="00E22FBC" w:rsidRPr="00827105">
        <w:rPr>
          <w:rFonts w:ascii="Corbel" w:hAnsi="Corbel"/>
          <w:smallCaps w:val="0"/>
          <w:szCs w:val="24"/>
        </w:rPr>
        <w:t>2</w:t>
      </w:r>
      <w:r w:rsidR="00F83B28" w:rsidRPr="00827105">
        <w:rPr>
          <w:rFonts w:ascii="Corbel" w:hAnsi="Corbel"/>
          <w:smallCaps w:val="0"/>
          <w:szCs w:val="24"/>
        </w:rPr>
        <w:t>.</w:t>
      </w:r>
      <w:r w:rsidR="00F83B28" w:rsidRPr="00827105">
        <w:rPr>
          <w:rFonts w:ascii="Corbel" w:hAnsi="Corbel"/>
          <w:smallCaps w:val="0"/>
          <w:szCs w:val="24"/>
        </w:rPr>
        <w:tab/>
      </w:r>
      <w:r w:rsidRPr="00827105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Default="00955F2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27105">
        <w:rPr>
          <w:rFonts w:ascii="Corbel" w:hAnsi="Corbel"/>
          <w:b w:val="0"/>
          <w:smallCaps w:val="0"/>
          <w:szCs w:val="24"/>
        </w:rPr>
        <w:t>X</w:t>
      </w:r>
      <w:r w:rsidR="0085747A" w:rsidRPr="0082710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7326943" w14:textId="77777777" w:rsidR="00DA19A5" w:rsidRDefault="00DA19A5" w:rsidP="00DA19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FB78278" w14:textId="77777777" w:rsidR="0085747A" w:rsidRPr="0082710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82710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 xml:space="preserve">1.3 </w:t>
      </w:r>
      <w:r w:rsidR="00F83B28" w:rsidRPr="00827105">
        <w:rPr>
          <w:rFonts w:ascii="Corbel" w:hAnsi="Corbel"/>
          <w:smallCaps w:val="0"/>
          <w:szCs w:val="24"/>
        </w:rPr>
        <w:tab/>
      </w:r>
      <w:r w:rsidRPr="00827105">
        <w:rPr>
          <w:rFonts w:ascii="Corbel" w:hAnsi="Corbel"/>
          <w:smallCaps w:val="0"/>
          <w:szCs w:val="24"/>
        </w:rPr>
        <w:t>For</w:t>
      </w:r>
      <w:r w:rsidR="00445970" w:rsidRPr="00827105">
        <w:rPr>
          <w:rFonts w:ascii="Corbel" w:hAnsi="Corbel"/>
          <w:smallCaps w:val="0"/>
          <w:szCs w:val="24"/>
        </w:rPr>
        <w:t xml:space="preserve">ma zaliczenia przedmiotu </w:t>
      </w:r>
      <w:r w:rsidRPr="00827105">
        <w:rPr>
          <w:rFonts w:ascii="Corbel" w:hAnsi="Corbel"/>
          <w:smallCaps w:val="0"/>
          <w:szCs w:val="24"/>
        </w:rPr>
        <w:t xml:space="preserve">(z toku) </w:t>
      </w:r>
      <w:r w:rsidRPr="0082710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8BFA666" w14:textId="77777777" w:rsidR="00955F27" w:rsidRPr="00827105" w:rsidRDefault="00955F27" w:rsidP="00B464B4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00827105">
        <w:rPr>
          <w:rFonts w:ascii="Corbel" w:eastAsia="Cambria" w:hAnsi="Corbel"/>
        </w:rPr>
        <w:t>Sposób zaliczenia:</w:t>
      </w:r>
    </w:p>
    <w:p w14:paraId="1AAB607F" w14:textId="77777777" w:rsidR="00955F27" w:rsidRPr="00827105" w:rsidRDefault="00955F27" w:rsidP="00B464B4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00827105">
        <w:rPr>
          <w:rFonts w:ascii="Corbel" w:eastAsia="Cambria" w:hAnsi="Corbel"/>
        </w:rPr>
        <w:t xml:space="preserve">- </w:t>
      </w:r>
      <w:r w:rsidR="00F4344A" w:rsidRPr="00827105">
        <w:rPr>
          <w:rFonts w:ascii="Corbel" w:eastAsia="Cambria" w:hAnsi="Corbel"/>
        </w:rPr>
        <w:t>konwersatoriu</w:t>
      </w:r>
      <w:r w:rsidR="005067F2" w:rsidRPr="00827105">
        <w:rPr>
          <w:rFonts w:ascii="Corbel" w:eastAsia="Cambria" w:hAnsi="Corbel"/>
        </w:rPr>
        <w:t>m</w:t>
      </w:r>
      <w:r w:rsidRPr="00827105">
        <w:rPr>
          <w:rFonts w:ascii="Corbel" w:eastAsia="Cambria" w:hAnsi="Corbel"/>
        </w:rPr>
        <w:t xml:space="preserve"> – zaliczenie z oceną</w:t>
      </w:r>
    </w:p>
    <w:p w14:paraId="1FC3994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82710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6E6CC81">
        <w:rPr>
          <w:rFonts w:ascii="Corbel" w:hAnsi="Corbel"/>
        </w:rPr>
        <w:t xml:space="preserve">2.Wymagania wstępne </w:t>
      </w:r>
    </w:p>
    <w:p w14:paraId="00755C8C" w14:textId="1C30B935" w:rsidR="06E6CC81" w:rsidRDefault="06E6CC81" w:rsidP="06E6CC8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27105" w14:paraId="56CB8F02" w14:textId="77777777" w:rsidTr="06E6CC81">
        <w:tc>
          <w:tcPr>
            <w:tcW w:w="9670" w:type="dxa"/>
          </w:tcPr>
          <w:p w14:paraId="2946DB82" w14:textId="7276C1B8" w:rsidR="0085747A" w:rsidRPr="00827105" w:rsidRDefault="00955F27" w:rsidP="06E6CC81">
            <w:pPr>
              <w:pStyle w:val="Podpunkty"/>
              <w:spacing w:before="40" w:after="40"/>
              <w:rPr>
                <w:rFonts w:ascii="Corbel" w:hAnsi="Corbel"/>
                <w:b w:val="0"/>
                <w:lang w:bidi="hi-IN"/>
              </w:rPr>
            </w:pPr>
            <w:r w:rsidRPr="06E6CC81">
              <w:rPr>
                <w:rFonts w:ascii="Corbel" w:hAnsi="Corbel"/>
                <w:b w:val="0"/>
                <w:lang w:bidi="hi-IN"/>
              </w:rPr>
              <w:t>Znajomość podstaw z zakresu prawa międzynarodowego publicznego</w:t>
            </w:r>
          </w:p>
        </w:tc>
      </w:tr>
    </w:tbl>
    <w:p w14:paraId="5997CC1D" w14:textId="77777777" w:rsidR="00153C41" w:rsidRPr="0082710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EA9C7C5" w:rsidR="0085747A" w:rsidRPr="00827105" w:rsidRDefault="0071620A" w:rsidP="06E6CC81">
      <w:pPr>
        <w:pStyle w:val="Punktygwne"/>
        <w:spacing w:before="0" w:after="0"/>
        <w:rPr>
          <w:rFonts w:ascii="Corbel" w:hAnsi="Corbel"/>
        </w:rPr>
      </w:pPr>
      <w:r w:rsidRPr="06E6CC81">
        <w:rPr>
          <w:rFonts w:ascii="Corbel" w:hAnsi="Corbel"/>
        </w:rPr>
        <w:t>3.</w:t>
      </w:r>
      <w:r w:rsidR="0085747A" w:rsidRPr="06E6CC81">
        <w:rPr>
          <w:rFonts w:ascii="Corbel" w:hAnsi="Corbel"/>
        </w:rPr>
        <w:t xml:space="preserve"> </w:t>
      </w:r>
      <w:r w:rsidR="00A84C85" w:rsidRPr="06E6CC81">
        <w:rPr>
          <w:rFonts w:ascii="Corbel" w:hAnsi="Corbel"/>
        </w:rPr>
        <w:t>cele, efekty uczenia się</w:t>
      </w:r>
      <w:r w:rsidR="0085747A" w:rsidRPr="06E6CC81">
        <w:rPr>
          <w:rFonts w:ascii="Corbel" w:hAnsi="Corbel"/>
        </w:rPr>
        <w:t>, treści Programowe i stosowane metody Dydaktyczne</w:t>
      </w:r>
    </w:p>
    <w:p w14:paraId="110FFD37" w14:textId="77777777" w:rsidR="0085747A" w:rsidRPr="0082710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82710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27105">
        <w:rPr>
          <w:rFonts w:ascii="Corbel" w:hAnsi="Corbel"/>
          <w:sz w:val="24"/>
          <w:szCs w:val="24"/>
        </w:rPr>
        <w:t xml:space="preserve">3.1 </w:t>
      </w:r>
      <w:r w:rsidR="00C05F44" w:rsidRPr="00827105">
        <w:rPr>
          <w:rFonts w:ascii="Corbel" w:hAnsi="Corbel"/>
          <w:sz w:val="24"/>
          <w:szCs w:val="24"/>
        </w:rPr>
        <w:t>Cele przedmiotu</w:t>
      </w:r>
    </w:p>
    <w:p w14:paraId="6B699379" w14:textId="77777777" w:rsidR="00F83B28" w:rsidRPr="0082710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955F27" w:rsidRPr="00827105" w14:paraId="2E270830" w14:textId="77777777" w:rsidTr="00393E5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72B5A4" w14:textId="77777777" w:rsidR="00955F27" w:rsidRPr="00827105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3956D" w14:textId="77777777" w:rsidR="00955F27" w:rsidRPr="00827105" w:rsidRDefault="00955F27" w:rsidP="00393E5E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iCs/>
                <w:szCs w:val="22"/>
                <w:lang w:bidi="hi-IN"/>
              </w:rPr>
              <w:t xml:space="preserve"> </w:t>
            </w:r>
            <w:r w:rsidRPr="00827105">
              <w:rPr>
                <w:rFonts w:ascii="Corbel" w:hAnsi="Corbel"/>
                <w:b w:val="0"/>
                <w:iCs/>
                <w:szCs w:val="22"/>
                <w:lang w:bidi="hi-IN"/>
              </w:rPr>
              <w:t xml:space="preserve">zapoznanie z podstawowymi pojęciami i problematyką międzynarodowego prawa lotniczego i kosmicznego </w:t>
            </w:r>
          </w:p>
        </w:tc>
      </w:tr>
      <w:tr w:rsidR="00955F27" w:rsidRPr="00827105" w14:paraId="34E35CF7" w14:textId="77777777" w:rsidTr="00393E5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1E5754" w14:textId="77777777" w:rsidR="00955F27" w:rsidRPr="00827105" w:rsidRDefault="00955F27" w:rsidP="00393E5E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2"/>
                <w:szCs w:val="22"/>
                <w:lang w:bidi="hi-IN"/>
              </w:rPr>
            </w:pPr>
            <w:r w:rsidRPr="00827105">
              <w:rPr>
                <w:rFonts w:ascii="Corbel" w:hAnsi="Corbel"/>
                <w:sz w:val="22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9879E" w14:textId="77777777" w:rsidR="00955F27" w:rsidRPr="00827105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i wyjaśnienie roli międzynarodowego prawa lotniczego i kosmicznego we współczesnym świecie</w:t>
            </w:r>
          </w:p>
        </w:tc>
      </w:tr>
      <w:tr w:rsidR="00955F27" w:rsidRPr="00827105" w14:paraId="5FEE825E" w14:textId="77777777" w:rsidTr="00393E5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C0B3C4" w14:textId="77777777" w:rsidR="00955F27" w:rsidRPr="00827105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A1D37" w14:textId="77777777" w:rsidR="00955F27" w:rsidRPr="00827105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roli państw i organizacji międzynarodowych oraz umów międzynarodowych i innych dokumentów międzynarodowych w międzynarodowym prawie lotniczym i</w:t>
            </w:r>
          </w:p>
          <w:p w14:paraId="6DB43D98" w14:textId="77777777" w:rsidR="00955F27" w:rsidRPr="00827105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iCs/>
                <w:szCs w:val="22"/>
                <w:lang w:bidi="hi-IN"/>
              </w:rPr>
              <w:t>kosmicznym oraz zasad odpowiedzialności za ich niedotrzymanie</w:t>
            </w:r>
          </w:p>
        </w:tc>
      </w:tr>
      <w:tr w:rsidR="00955F27" w:rsidRPr="00827105" w14:paraId="5F94AA37" w14:textId="77777777" w:rsidTr="00393E5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12F916" w14:textId="77777777" w:rsidR="00955F27" w:rsidRPr="00827105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A3A62" w14:textId="77777777" w:rsidR="00955F27" w:rsidRPr="00827105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iCs/>
                <w:szCs w:val="22"/>
              </w:rPr>
              <w:t>zrozumienie mechanizmów rządzących procesem prawotwórczym, prognozowanie jego dalszego przebieg oraz ocenianie praktyki państw w obszarze międzynarodowego prawa lotniczego i kosmicznego</w:t>
            </w:r>
          </w:p>
        </w:tc>
      </w:tr>
    </w:tbl>
    <w:p w14:paraId="3FE9F23F" w14:textId="77777777" w:rsidR="0085747A" w:rsidRPr="0082710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68865A54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27105">
        <w:rPr>
          <w:rFonts w:ascii="Corbel" w:hAnsi="Corbel"/>
          <w:b/>
          <w:sz w:val="24"/>
          <w:szCs w:val="24"/>
        </w:rPr>
        <w:t xml:space="preserve">3.2 </w:t>
      </w:r>
      <w:r w:rsidR="001D7B54" w:rsidRPr="00827105">
        <w:rPr>
          <w:rFonts w:ascii="Corbel" w:hAnsi="Corbel"/>
          <w:b/>
          <w:sz w:val="24"/>
          <w:szCs w:val="24"/>
        </w:rPr>
        <w:t xml:space="preserve">Efekty </w:t>
      </w:r>
      <w:r w:rsidR="00C05F44" w:rsidRPr="0082710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27105">
        <w:rPr>
          <w:rFonts w:ascii="Corbel" w:hAnsi="Corbel"/>
          <w:b/>
          <w:sz w:val="24"/>
          <w:szCs w:val="24"/>
        </w:rPr>
        <w:t>dla przedmiotu</w:t>
      </w:r>
      <w:r w:rsidR="00445970" w:rsidRPr="00827105">
        <w:rPr>
          <w:rFonts w:ascii="Corbel" w:hAnsi="Corbel"/>
          <w:sz w:val="24"/>
          <w:szCs w:val="24"/>
        </w:rPr>
        <w:t xml:space="preserve"> </w:t>
      </w:r>
    </w:p>
    <w:p w14:paraId="054431DE" w14:textId="77777777" w:rsidR="00FE65D5" w:rsidRPr="00827105" w:rsidRDefault="00FE65D5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bookmarkStart w:id="1" w:name="_GoBack"/>
      <w:bookmarkEnd w:id="1"/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955F27" w:rsidRPr="00827105" w14:paraId="305B2439" w14:textId="77777777" w:rsidTr="06E6CC8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7C574A" w14:textId="4A2C571A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6E6CC81">
              <w:rPr>
                <w:rFonts w:ascii="Corbel" w:hAnsi="Corbel"/>
                <w:sz w:val="22"/>
                <w:lang w:bidi="hi-IN"/>
              </w:rPr>
              <w:t>EK</w:t>
            </w:r>
            <w:r w:rsidRPr="06E6CC81">
              <w:rPr>
                <w:rFonts w:ascii="Corbel" w:hAnsi="Corbel"/>
                <w:b w:val="0"/>
                <w:sz w:val="22"/>
                <w:lang w:bidi="hi-IN"/>
              </w:rPr>
              <w:t xml:space="preserve"> (efekt </w:t>
            </w:r>
            <w:r w:rsidR="6879D7D9" w:rsidRPr="06E6CC81">
              <w:rPr>
                <w:rFonts w:ascii="Corbel" w:hAnsi="Corbel"/>
                <w:b w:val="0"/>
                <w:sz w:val="22"/>
                <w:lang w:bidi="hi-IN"/>
              </w:rPr>
              <w:t>uczenia się</w:t>
            </w:r>
            <w:r w:rsidRPr="06E6CC81">
              <w:rPr>
                <w:rFonts w:ascii="Corbel" w:hAnsi="Corbel"/>
                <w:b w:val="0"/>
                <w:sz w:val="22"/>
                <w:lang w:bidi="hi-IN"/>
              </w:rPr>
              <w:t>)</w:t>
            </w:r>
          </w:p>
          <w:p w14:paraId="1F72F646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275A3CC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 xml:space="preserve">Treść efektu </w:t>
            </w:r>
            <w:r w:rsidR="005C11A0" w:rsidRPr="00827105">
              <w:rPr>
                <w:rFonts w:ascii="Corbel" w:hAnsi="Corbel"/>
                <w:b w:val="0"/>
                <w:sz w:val="22"/>
                <w:lang w:bidi="hi-IN"/>
              </w:rPr>
              <w:t xml:space="preserve">uczenia się 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t>zdefiniowanego dla przedmiotu (modułu)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4385B" w14:textId="470CDAD0" w:rsidR="00955F27" w:rsidRPr="00827105" w:rsidRDefault="00955F27" w:rsidP="06E6CC8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6E6CC81">
              <w:rPr>
                <w:rFonts w:ascii="Corbel" w:hAnsi="Corbel"/>
                <w:b w:val="0"/>
                <w:sz w:val="22"/>
                <w:lang w:bidi="hi-IN"/>
              </w:rPr>
              <w:t>Odniesienie do efektów  kierunkowych</w:t>
            </w:r>
          </w:p>
        </w:tc>
      </w:tr>
      <w:tr w:rsidR="00955F27" w:rsidRPr="00827105" w14:paraId="2C551A6B" w14:textId="77777777" w:rsidTr="06E6CC8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FCA5964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1A64C75" w14:textId="77777777" w:rsidR="00955F27" w:rsidRPr="00827105" w:rsidRDefault="00B46063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955F27" w:rsidRPr="00827105">
              <w:rPr>
                <w:rFonts w:ascii="Corbel" w:hAnsi="Corbel"/>
                <w:b w:val="0"/>
                <w:bCs/>
                <w:lang w:bidi="hi-IN"/>
              </w:rPr>
              <w:t xml:space="preserve">definiuje podstawowe pojęcia </w:t>
            </w:r>
            <w:r w:rsidR="005067F2" w:rsidRPr="00827105">
              <w:rPr>
                <w:rFonts w:ascii="Corbel" w:hAnsi="Corbel"/>
                <w:b w:val="0"/>
                <w:bCs/>
                <w:lang w:bidi="hi-IN"/>
              </w:rPr>
              <w:t>m</w:t>
            </w:r>
            <w:r w:rsidR="00955F27" w:rsidRPr="00827105">
              <w:rPr>
                <w:rFonts w:ascii="Corbel" w:hAnsi="Corbel"/>
                <w:b w:val="0"/>
                <w:bCs/>
                <w:lang w:bidi="hi-IN"/>
              </w:rPr>
              <w:t>iędzynarodowego prawa lotniczego i kosmicznego</w:t>
            </w:r>
            <w:r w:rsidR="00A84C2F" w:rsidRPr="00827105">
              <w:rPr>
                <w:rFonts w:ascii="Corbel" w:hAnsi="Corbel"/>
                <w:b w:val="0"/>
                <w:bCs/>
                <w:lang w:bidi="hi-IN"/>
              </w:rPr>
              <w:t>, wyjaśnia rolę międzynarodowego prawa lotniczego i kosmicznego w funkcjonowaniu państw w stosunkach międzynarodowych, wyjaśnia rolę organów krajowych w kształtowaniu regulacji międzynarodowych prawa lotniczego i prawa kosmicznego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25DAE" w14:textId="77777777" w:rsidR="00955F27" w:rsidRPr="00827105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K_WO2</w:t>
            </w:r>
          </w:p>
          <w:p w14:paraId="3169166E" w14:textId="77777777" w:rsidR="00A84C2F" w:rsidRPr="00827105" w:rsidRDefault="00A84C2F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K_WO3</w:t>
            </w:r>
          </w:p>
        </w:tc>
      </w:tr>
      <w:tr w:rsidR="00955F27" w:rsidRPr="00827105" w14:paraId="7FD6548C" w14:textId="77777777" w:rsidTr="06E6CC8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6A76B19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22E621" w14:textId="77777777" w:rsidR="00955F27" w:rsidRPr="00827105" w:rsidRDefault="00B46063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A84C2F" w:rsidRPr="00827105">
              <w:rPr>
                <w:rFonts w:ascii="Corbel" w:hAnsi="Corbel"/>
                <w:b w:val="0"/>
                <w:bCs/>
                <w:lang w:bidi="hi-IN"/>
              </w:rPr>
              <w:t>potrafi interpretować zachodzące zjawiska w świetle obowiązującego stanu prawnego oraz dokonać wielowymiarowej analizy zagrożeń militarnych, gospodarczych i politycznych związanych z ewentualnym nieprzestrzeganiem przez państwa regulacji międzynarodowego prawa lotniczego i kosmicznego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4ACE5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="00A84C2F" w:rsidRPr="00827105">
              <w:rPr>
                <w:rFonts w:ascii="Corbel" w:hAnsi="Corbel"/>
                <w:b w:val="0"/>
                <w:sz w:val="22"/>
                <w:lang w:bidi="hi-IN"/>
              </w:rPr>
              <w:t>U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t>O</w:t>
            </w:r>
            <w:r w:rsidR="00A84C2F" w:rsidRPr="00827105">
              <w:rPr>
                <w:rFonts w:ascii="Corbel" w:hAnsi="Corbel"/>
                <w:b w:val="0"/>
                <w:sz w:val="22"/>
                <w:lang w:bidi="hi-IN"/>
              </w:rPr>
              <w:t>3</w:t>
            </w:r>
          </w:p>
          <w:p w14:paraId="024B3465" w14:textId="77777777" w:rsidR="00A84C2F" w:rsidRPr="00827105" w:rsidRDefault="00A84C2F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K_UO4</w:t>
            </w:r>
          </w:p>
        </w:tc>
      </w:tr>
      <w:tr w:rsidR="00955F27" w:rsidRPr="00827105" w14:paraId="576AD1FE" w14:textId="77777777" w:rsidTr="06E6CC8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960800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415806D" w14:textId="77777777" w:rsidR="00955F27" w:rsidRPr="00827105" w:rsidRDefault="00B46063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2F5BE4" w:rsidRPr="00827105">
              <w:rPr>
                <w:rFonts w:ascii="Corbel" w:hAnsi="Corbel"/>
                <w:b w:val="0"/>
                <w:bCs/>
                <w:lang w:bidi="hi-IN"/>
              </w:rPr>
              <w:t>posiada umiejętność prowadzenia dyskusji, przygotowania pracy pisemnej, prezentacji multimedialnej oraz ustnego wystąpienia z uwzględnieniem stanowiska doktryny, źródeł prawa i orzecznictwa międzynarodowego, potrafi</w:t>
            </w:r>
            <w:r w:rsidR="0052487B" w:rsidRPr="00827105">
              <w:rPr>
                <w:rFonts w:ascii="Corbel" w:hAnsi="Corbel"/>
                <w:b w:val="0"/>
                <w:bCs/>
                <w:lang w:bidi="hi-IN"/>
              </w:rPr>
              <w:t xml:space="preserve"> zaprezentować swoje stanowisko w języku obcym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22FAEE" w14:textId="77777777" w:rsidR="00955F27" w:rsidRPr="00827105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="002F5BE4" w:rsidRPr="00827105">
              <w:rPr>
                <w:rFonts w:ascii="Corbel" w:hAnsi="Corbel"/>
                <w:b w:val="0"/>
                <w:sz w:val="22"/>
                <w:lang w:bidi="hi-IN"/>
              </w:rPr>
              <w:t>UO7</w:t>
            </w:r>
          </w:p>
          <w:p w14:paraId="6BCA5C3F" w14:textId="77777777" w:rsidR="0052487B" w:rsidRPr="00827105" w:rsidRDefault="0052487B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K_UO8</w:t>
            </w:r>
          </w:p>
        </w:tc>
      </w:tr>
      <w:tr w:rsidR="00955F27" w:rsidRPr="00827105" w14:paraId="29863136" w14:textId="77777777" w:rsidTr="06E6CC8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C3198C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F3CD16" w14:textId="77777777" w:rsidR="00955F27" w:rsidRPr="00827105" w:rsidRDefault="00B46063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52487B" w:rsidRPr="00827105">
              <w:rPr>
                <w:rFonts w:ascii="Corbel" w:hAnsi="Corbel"/>
                <w:b w:val="0"/>
                <w:bCs/>
                <w:lang w:bidi="hi-IN"/>
              </w:rPr>
              <w:t>potrafi samodzielnie i krytycznie selekcjonować i dobierać właściwie informacj</w:t>
            </w:r>
            <w:r w:rsidR="007F7D28" w:rsidRPr="00827105">
              <w:rPr>
                <w:rFonts w:ascii="Corbel" w:hAnsi="Corbel"/>
                <w:b w:val="0"/>
                <w:bCs/>
                <w:lang w:bidi="hi-IN"/>
              </w:rPr>
              <w:t>ę</w:t>
            </w:r>
            <w:r w:rsidR="0052487B" w:rsidRPr="00827105">
              <w:rPr>
                <w:rFonts w:ascii="Corbel" w:hAnsi="Corbel"/>
                <w:b w:val="0"/>
                <w:bCs/>
                <w:lang w:bidi="hi-IN"/>
              </w:rPr>
              <w:t xml:space="preserve"> i uzupełniać w oparciu o nie posiadaną wiedzę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A7A08C" w14:textId="77777777" w:rsidR="00955F27" w:rsidRPr="00827105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="0052487B" w:rsidRPr="00827105">
              <w:rPr>
                <w:rFonts w:ascii="Corbel" w:hAnsi="Corbel"/>
                <w:b w:val="0"/>
                <w:sz w:val="22"/>
                <w:lang w:bidi="hi-IN"/>
              </w:rPr>
              <w:t>KO1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t xml:space="preserve"> </w:t>
            </w:r>
          </w:p>
        </w:tc>
      </w:tr>
      <w:tr w:rsidR="00955F27" w:rsidRPr="00827105" w14:paraId="60A1FBFD" w14:textId="77777777" w:rsidTr="06E6CC8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4357262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335F6AF" w14:textId="77777777" w:rsidR="00955F27" w:rsidRPr="00827105" w:rsidRDefault="00B46063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52487B" w:rsidRPr="00827105">
              <w:rPr>
                <w:rFonts w:ascii="Corbel" w:hAnsi="Corbel"/>
                <w:b w:val="0"/>
                <w:bCs/>
                <w:lang w:bidi="hi-IN"/>
              </w:rPr>
              <w:t>uczestniczy w przygotowywaniu projektów, potrafi działać w sposób zorganizowany, a zdobytą wiedz</w:t>
            </w:r>
            <w:r w:rsidR="007F7D28" w:rsidRPr="00827105">
              <w:rPr>
                <w:rFonts w:ascii="Corbel" w:hAnsi="Corbel"/>
                <w:b w:val="0"/>
                <w:bCs/>
                <w:lang w:bidi="hi-IN"/>
              </w:rPr>
              <w:t>ę jest w stanie wykorzystać praktycznie w działaniach różnych instytucji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022420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="007F7D28" w:rsidRPr="00827105">
              <w:rPr>
                <w:rFonts w:ascii="Corbel" w:hAnsi="Corbel"/>
                <w:b w:val="0"/>
                <w:sz w:val="22"/>
                <w:lang w:bidi="hi-IN"/>
              </w:rPr>
              <w:t>K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t>O</w:t>
            </w:r>
            <w:r w:rsidR="007F7D28" w:rsidRPr="00827105">
              <w:rPr>
                <w:rFonts w:ascii="Corbel" w:hAnsi="Corbel"/>
                <w:b w:val="0"/>
                <w:sz w:val="22"/>
                <w:lang w:bidi="hi-IN"/>
              </w:rPr>
              <w:t>3</w:t>
            </w:r>
          </w:p>
          <w:p w14:paraId="0748D7EE" w14:textId="77777777" w:rsidR="00955F27" w:rsidRPr="00827105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="007F7D28" w:rsidRPr="00827105">
              <w:rPr>
                <w:rFonts w:ascii="Corbel" w:hAnsi="Corbel"/>
                <w:b w:val="0"/>
                <w:sz w:val="22"/>
                <w:lang w:bidi="hi-IN"/>
              </w:rPr>
              <w:t>K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t>O</w:t>
            </w:r>
            <w:r w:rsidR="007F7D28" w:rsidRPr="00827105">
              <w:rPr>
                <w:rFonts w:ascii="Corbel" w:hAnsi="Corbel"/>
                <w:b w:val="0"/>
                <w:sz w:val="22"/>
                <w:lang w:bidi="hi-IN"/>
              </w:rPr>
              <w:t>4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br/>
            </w:r>
          </w:p>
        </w:tc>
      </w:tr>
      <w:tr w:rsidR="00955F27" w:rsidRPr="00827105" w14:paraId="42942E64" w14:textId="77777777" w:rsidTr="06E6CC8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39A5216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EBCA707" w14:textId="77777777" w:rsidR="00955F27" w:rsidRPr="00827105" w:rsidRDefault="00B46063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Student w</w:t>
            </w:r>
            <w:r w:rsidR="007F7D28" w:rsidRPr="00827105">
              <w:rPr>
                <w:rFonts w:ascii="Corbel" w:hAnsi="Corbel"/>
                <w:b w:val="0"/>
                <w:bCs/>
                <w:lang w:bidi="hi-IN"/>
              </w:rPr>
              <w:t xml:space="preserve"> sposób odpowiedzialny i zgodnie ze zdobytą wiedzą podejmuje decyzje i stosowne działania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A00266" w14:textId="77777777" w:rsidR="00955F27" w:rsidRPr="00827105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="007F7D28" w:rsidRPr="00827105">
              <w:rPr>
                <w:rFonts w:ascii="Corbel" w:hAnsi="Corbel"/>
                <w:b w:val="0"/>
                <w:sz w:val="22"/>
                <w:lang w:bidi="hi-IN"/>
              </w:rPr>
              <w:t>KO5</w:t>
            </w:r>
          </w:p>
        </w:tc>
      </w:tr>
    </w:tbl>
    <w:p w14:paraId="29D6B04F" w14:textId="77777777" w:rsidR="001D7B54" w:rsidRPr="00827105" w:rsidRDefault="00B46063" w:rsidP="00B4606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z w:val="22"/>
        </w:rPr>
        <w:t xml:space="preserve"> </w:t>
      </w:r>
    </w:p>
    <w:p w14:paraId="08CE6F91" w14:textId="77777777" w:rsidR="0085747A" w:rsidRPr="0082710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DCEAD" w14:textId="77777777" w:rsidR="007F7D28" w:rsidRPr="00827105" w:rsidRDefault="007F7D2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F1BC565" w14:textId="6ABB3515" w:rsidR="06E6CC81" w:rsidRDefault="06E6CC81">
      <w:r>
        <w:br w:type="page"/>
      </w:r>
    </w:p>
    <w:p w14:paraId="44E1D115" w14:textId="77777777" w:rsidR="0085747A" w:rsidRPr="0082710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27105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827105">
        <w:rPr>
          <w:rFonts w:ascii="Corbel" w:hAnsi="Corbel"/>
          <w:b/>
          <w:sz w:val="24"/>
          <w:szCs w:val="24"/>
        </w:rPr>
        <w:t xml:space="preserve"> </w:t>
      </w:r>
      <w:r w:rsidR="0085747A" w:rsidRPr="00827105">
        <w:rPr>
          <w:rFonts w:ascii="Corbel" w:hAnsi="Corbel"/>
          <w:b/>
          <w:sz w:val="24"/>
          <w:szCs w:val="24"/>
        </w:rPr>
        <w:t>T</w:t>
      </w:r>
      <w:r w:rsidR="001D7B54" w:rsidRPr="0082710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27105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82710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6E6CC81">
        <w:rPr>
          <w:rFonts w:ascii="Corbel" w:hAnsi="Corbel"/>
          <w:sz w:val="24"/>
          <w:szCs w:val="24"/>
        </w:rPr>
        <w:t xml:space="preserve">Problematyka wykładu </w:t>
      </w:r>
    </w:p>
    <w:p w14:paraId="7CA67895" w14:textId="7C8DDEDC" w:rsidR="1AD5C265" w:rsidRDefault="1AD5C265" w:rsidP="06E6CC8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6E6CC81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6521" w:type="dxa"/>
        <w:tblInd w:w="137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521"/>
      </w:tblGrid>
      <w:tr w:rsidR="00827105" w:rsidRPr="00827105" w14:paraId="587EA2A8" w14:textId="77777777" w:rsidTr="06E6CC81"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5113026" w14:textId="77777777" w:rsidR="00827105" w:rsidRPr="00827105" w:rsidRDefault="00827105" w:rsidP="00393E5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lang w:bidi="hi-IN"/>
              </w:rPr>
            </w:pPr>
            <w:r w:rsidRPr="00827105">
              <w:rPr>
                <w:rFonts w:ascii="Corbel" w:hAnsi="Corbel"/>
                <w:lang w:bidi="hi-IN"/>
              </w:rPr>
              <w:t>Treści merytoryczne</w:t>
            </w:r>
          </w:p>
        </w:tc>
      </w:tr>
      <w:tr w:rsidR="00827105" w:rsidRPr="00827105" w14:paraId="331D3F2B" w14:textId="77777777" w:rsidTr="06E6CC81">
        <w:trPr>
          <w:trHeight w:val="585"/>
        </w:trPr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95E833F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bCs/>
                <w:szCs w:val="24"/>
              </w:rPr>
            </w:pPr>
            <w:r w:rsidRPr="00827105">
              <w:rPr>
                <w:rFonts w:ascii="Corbel" w:hAnsi="Corbel"/>
                <w:bCs/>
                <w:szCs w:val="24"/>
              </w:rPr>
              <w:t>I. Przestrzeń powietrzna a przestrzeń kosmiczna – wprowadzenie</w:t>
            </w:r>
          </w:p>
          <w:p w14:paraId="52509FF2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bCs/>
                <w:szCs w:val="24"/>
              </w:rPr>
              <w:t>1. Z</w:t>
            </w:r>
            <w:r w:rsidRPr="00827105">
              <w:rPr>
                <w:rFonts w:ascii="Corbel" w:hAnsi="Corbel"/>
                <w:color w:val="000000"/>
                <w:szCs w:val="24"/>
              </w:rPr>
              <w:t>naczenie pojęć</w:t>
            </w:r>
          </w:p>
          <w:p w14:paraId="261F670A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2. Problem delimitacji i zakresu zwierzchnictwa państwa</w:t>
            </w:r>
          </w:p>
        </w:tc>
      </w:tr>
      <w:tr w:rsidR="00827105" w:rsidRPr="00827105" w14:paraId="1290F807" w14:textId="77777777" w:rsidTr="06E6CC81">
        <w:trPr>
          <w:trHeight w:val="405"/>
        </w:trPr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74C26D1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bCs/>
                <w:color w:val="000000"/>
                <w:szCs w:val="24"/>
              </w:rPr>
              <w:t xml:space="preserve">II. Międzynarodowe prawo lotnicze </w:t>
            </w:r>
          </w:p>
          <w:p w14:paraId="28B81FA8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1.   Pojęcie i źródła</w:t>
            </w:r>
          </w:p>
          <w:p w14:paraId="18A2FF01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2.   Status prawny statków powietrznych</w:t>
            </w:r>
          </w:p>
          <w:p w14:paraId="70C84D8D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3.   System chicagowski </w:t>
            </w:r>
          </w:p>
          <w:p w14:paraId="06AD3535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4.   System warszawsko-montrealski</w:t>
            </w:r>
          </w:p>
          <w:p w14:paraId="42C3DE6B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5.   System tokijsko-hasko-montrealsk</w:t>
            </w:r>
            <w:r w:rsidR="00D675A9">
              <w:rPr>
                <w:rFonts w:ascii="Corbel" w:hAnsi="Corbel"/>
                <w:color w:val="000000"/>
                <w:szCs w:val="24"/>
              </w:rPr>
              <w:t>o-pekiński</w:t>
            </w:r>
          </w:p>
          <w:p w14:paraId="09070422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6.   Organizacja Międzynarodowego Lotnictwa Cywilnego </w:t>
            </w:r>
          </w:p>
        </w:tc>
      </w:tr>
      <w:tr w:rsidR="00827105" w:rsidRPr="00827105" w14:paraId="7929C2A6" w14:textId="77777777" w:rsidTr="06E6CC81">
        <w:trPr>
          <w:trHeight w:val="225"/>
        </w:trPr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6011B0D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bCs/>
                <w:color w:val="000000"/>
                <w:szCs w:val="24"/>
              </w:rPr>
              <w:t xml:space="preserve">III. Międzynarodowe prawo kosmiczne </w:t>
            </w:r>
          </w:p>
          <w:p w14:paraId="1C705323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1.  Pojęcie i źródła </w:t>
            </w:r>
          </w:p>
          <w:p w14:paraId="71CFFD23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2.   Status prawny przestrzeni kosmicznej i ciał niebieskich </w:t>
            </w:r>
          </w:p>
          <w:p w14:paraId="06FD3F28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3.   Status prawny obiektów kosmicznych i kosmonautów</w:t>
            </w:r>
          </w:p>
          <w:p w14:paraId="3BF999A0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4.   Odpowiedzialność międzynarodowa za działalność w kosmosie</w:t>
            </w:r>
          </w:p>
          <w:p w14:paraId="0AEA76CC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5.   Współpraca międzynarodowa w badaniu i pokojowym wykorzystaniu kosmosu </w:t>
            </w:r>
          </w:p>
          <w:p w14:paraId="3ACF4A72" w14:textId="77777777" w:rsidR="00827105" w:rsidRPr="00827105" w:rsidRDefault="00827105" w:rsidP="00393E5E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6. </w:t>
            </w:r>
            <w:r w:rsidRPr="00827105">
              <w:rPr>
                <w:rFonts w:ascii="Corbel" w:hAnsi="Corbel"/>
                <w:szCs w:val="24"/>
                <w:lang w:eastAsia="pl-PL"/>
              </w:rPr>
              <w:t>Aktualne problemu stosowania międzynarodowego prawa kosmicznego</w:t>
            </w:r>
          </w:p>
        </w:tc>
      </w:tr>
    </w:tbl>
    <w:p w14:paraId="144A5D23" w14:textId="77777777" w:rsidR="00D675A9" w:rsidRDefault="00D675A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38610EB" w14:textId="77777777" w:rsidR="00D675A9" w:rsidRDefault="00D675A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1F0D56C" w14:textId="77777777" w:rsidR="0085747A" w:rsidRPr="0082710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>3.4 Metody dydaktyczne</w:t>
      </w:r>
      <w:r w:rsidRPr="00827105">
        <w:rPr>
          <w:rFonts w:ascii="Corbel" w:hAnsi="Corbel"/>
          <w:b w:val="0"/>
          <w:smallCaps w:val="0"/>
          <w:szCs w:val="24"/>
        </w:rPr>
        <w:t xml:space="preserve"> </w:t>
      </w:r>
    </w:p>
    <w:p w14:paraId="637805D2" w14:textId="77777777" w:rsidR="0085747A" w:rsidRPr="0082710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13DC7" w14:textId="77777777" w:rsidR="00E960BB" w:rsidRPr="00827105" w:rsidRDefault="00955F27" w:rsidP="0056533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b w:val="0"/>
          <w:sz w:val="22"/>
        </w:rPr>
        <w:t>Wykład informacyjny, wykład problemowy</w:t>
      </w:r>
      <w:r w:rsidR="00F32C6E" w:rsidRPr="00827105">
        <w:rPr>
          <w:rFonts w:ascii="Corbel" w:hAnsi="Corbel"/>
          <w:b w:val="0"/>
          <w:sz w:val="22"/>
        </w:rPr>
        <w:t>,</w:t>
      </w:r>
      <w:r w:rsidR="00D675A9">
        <w:rPr>
          <w:rFonts w:ascii="Corbel" w:hAnsi="Corbel"/>
          <w:b w:val="0"/>
          <w:sz w:val="22"/>
        </w:rPr>
        <w:t xml:space="preserve"> </w:t>
      </w:r>
      <w:bookmarkStart w:id="2" w:name="_Hlk145103245"/>
      <w:r w:rsidR="009528A1">
        <w:rPr>
          <w:rFonts w:ascii="Corbel" w:hAnsi="Corbel"/>
          <w:b w:val="0"/>
          <w:bCs/>
        </w:rPr>
        <w:t>wykład z prezentacją multimedialną, dyskusj</w:t>
      </w:r>
      <w:r w:rsidR="00046D2B">
        <w:rPr>
          <w:rFonts w:ascii="Corbel" w:hAnsi="Corbel"/>
          <w:b w:val="0"/>
          <w:bCs/>
        </w:rPr>
        <w:t>a</w:t>
      </w:r>
      <w:r w:rsidR="009528A1">
        <w:rPr>
          <w:rFonts w:ascii="Corbel" w:hAnsi="Corbel"/>
          <w:b w:val="0"/>
          <w:sz w:val="22"/>
        </w:rPr>
        <w:t xml:space="preserve"> </w:t>
      </w:r>
      <w:bookmarkEnd w:id="2"/>
    </w:p>
    <w:p w14:paraId="463F29E8" w14:textId="77777777" w:rsidR="00E960BB" w:rsidRPr="0082710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0FF5F2" w14:textId="77777777" w:rsidR="00E960BB" w:rsidRPr="0082710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20F421" w14:textId="4435A870" w:rsidR="06E6CC81" w:rsidRDefault="06E6CC81">
      <w:r>
        <w:br w:type="page"/>
      </w:r>
    </w:p>
    <w:p w14:paraId="1078A5AC" w14:textId="77777777" w:rsidR="0085747A" w:rsidRPr="0082710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827105">
        <w:rPr>
          <w:rFonts w:ascii="Corbel" w:hAnsi="Corbel"/>
          <w:smallCaps w:val="0"/>
          <w:szCs w:val="24"/>
        </w:rPr>
        <w:t>METODY I KRYTERIA OCENY</w:t>
      </w:r>
      <w:r w:rsidR="009F4610" w:rsidRPr="00827105">
        <w:rPr>
          <w:rFonts w:ascii="Corbel" w:hAnsi="Corbel"/>
          <w:smallCaps w:val="0"/>
          <w:szCs w:val="24"/>
        </w:rPr>
        <w:t xml:space="preserve"> </w:t>
      </w:r>
    </w:p>
    <w:p w14:paraId="5630AD66" w14:textId="77777777" w:rsidR="00923D7D" w:rsidRPr="0082710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82710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27105">
        <w:rPr>
          <w:rFonts w:ascii="Corbel" w:hAnsi="Corbel"/>
          <w:smallCaps w:val="0"/>
          <w:szCs w:val="24"/>
        </w:rPr>
        <w:t>uczenia się</w:t>
      </w:r>
    </w:p>
    <w:p w14:paraId="61829076" w14:textId="77777777" w:rsidR="0085747A" w:rsidRPr="0082710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955F27" w:rsidRPr="00827105" w14:paraId="67E0E783" w14:textId="77777777" w:rsidTr="06E6CC81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9C1A4F7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Symbol efektu</w:t>
            </w:r>
          </w:p>
          <w:p w14:paraId="2BA226A1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962157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color w:val="000000"/>
                <w:sz w:val="22"/>
                <w:lang w:bidi="hi-IN"/>
              </w:rPr>
              <w:t xml:space="preserve">Metody oceny efektów </w:t>
            </w:r>
            <w:r w:rsidR="00936BD4">
              <w:rPr>
                <w:rFonts w:ascii="Corbel" w:hAnsi="Corbel"/>
                <w:b w:val="0"/>
                <w:color w:val="000000"/>
                <w:sz w:val="22"/>
                <w:lang w:bidi="hi-IN"/>
              </w:rPr>
              <w:t>uczenia się</w:t>
            </w:r>
          </w:p>
          <w:p w14:paraId="48CEE6E5" w14:textId="09B53BBF" w:rsidR="00955F27" w:rsidRPr="00827105" w:rsidRDefault="00955F27" w:rsidP="06E6CC8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6E6CC81">
              <w:rPr>
                <w:rFonts w:ascii="Corbel" w:hAnsi="Corbel"/>
                <w:b w:val="0"/>
                <w:color w:val="000000" w:themeColor="text1"/>
                <w:sz w:val="22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C6817" w14:textId="3C9B36C8" w:rsidR="00955F27" w:rsidRPr="00827105" w:rsidRDefault="00955F27" w:rsidP="06E6CC8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6E6CC81">
              <w:rPr>
                <w:rFonts w:ascii="Corbel" w:hAnsi="Corbel"/>
                <w:b w:val="0"/>
                <w:sz w:val="22"/>
                <w:lang w:bidi="hi-IN"/>
              </w:rPr>
              <w:t xml:space="preserve">Forma zajęć dydaktycznych </w:t>
            </w:r>
          </w:p>
          <w:p w14:paraId="52F61AD3" w14:textId="63012197" w:rsidR="00955F27" w:rsidRPr="00827105" w:rsidRDefault="00955F27" w:rsidP="06E6CC8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6E6CC81">
              <w:rPr>
                <w:rFonts w:ascii="Corbel" w:hAnsi="Corbel"/>
                <w:b w:val="0"/>
                <w:sz w:val="22"/>
                <w:lang w:bidi="hi-IN"/>
              </w:rPr>
              <w:t xml:space="preserve">(w, </w:t>
            </w:r>
            <w:proofErr w:type="spellStart"/>
            <w:r w:rsidRPr="06E6CC81">
              <w:rPr>
                <w:rFonts w:ascii="Corbel" w:hAnsi="Corbel"/>
                <w:b w:val="0"/>
                <w:sz w:val="22"/>
                <w:lang w:bidi="hi-IN"/>
              </w:rPr>
              <w:t>ćw</w:t>
            </w:r>
            <w:proofErr w:type="spellEnd"/>
            <w:r w:rsidRPr="06E6CC81">
              <w:rPr>
                <w:rFonts w:ascii="Corbel" w:hAnsi="Corbel"/>
                <w:b w:val="0"/>
                <w:sz w:val="22"/>
                <w:lang w:bidi="hi-IN"/>
              </w:rPr>
              <w:t>, …)</w:t>
            </w:r>
          </w:p>
        </w:tc>
      </w:tr>
      <w:tr w:rsidR="00955F27" w:rsidRPr="00827105" w14:paraId="18B7165D" w14:textId="77777777" w:rsidTr="06E6CC81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7368564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proofErr w:type="spellStart"/>
            <w:r w:rsidRPr="00827105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proofErr w:type="spellEnd"/>
            <w:r w:rsidRPr="00827105">
              <w:rPr>
                <w:rFonts w:ascii="Corbel" w:hAnsi="Corbel"/>
                <w:b w:val="0"/>
                <w:sz w:val="22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6ABD399" w14:textId="77777777" w:rsidR="00955F27" w:rsidRPr="00827105" w:rsidRDefault="00955F27" w:rsidP="00A36375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D675A9">
              <w:rPr>
                <w:rFonts w:ascii="Corbel" w:hAnsi="Corbel"/>
                <w:b w:val="0"/>
                <w:bCs/>
                <w:lang w:bidi="hi-IN"/>
              </w:rPr>
              <w:t>ustne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36E69A" w14:textId="77777777" w:rsidR="00955F27" w:rsidRPr="00827105" w:rsidRDefault="00827105" w:rsidP="00A36375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955F27" w:rsidRPr="00827105" w14:paraId="3C969523" w14:textId="77777777" w:rsidTr="06E6CC81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6357ED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7BCB9CA" w14:textId="77777777" w:rsidR="00955F27" w:rsidRPr="00827105" w:rsidRDefault="00955F27" w:rsidP="00A36375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D675A9">
              <w:rPr>
                <w:rFonts w:ascii="Corbel" w:hAnsi="Corbel"/>
                <w:b w:val="0"/>
                <w:bCs/>
                <w:lang w:bidi="hi-IN"/>
              </w:rPr>
              <w:t>ustne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630C1D" w14:textId="77777777" w:rsidR="00955F27" w:rsidRPr="00827105" w:rsidRDefault="00827105" w:rsidP="00827105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955F27" w:rsidRPr="00827105" w14:paraId="7CDF1316" w14:textId="77777777" w:rsidTr="06E6CC81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02D746F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1AFDC40" w14:textId="77777777" w:rsidR="00955F27" w:rsidRPr="00827105" w:rsidRDefault="00D675A9" w:rsidP="00A36375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prezentacja</w:t>
            </w:r>
            <w:r w:rsidR="00955F27" w:rsidRPr="00827105">
              <w:rPr>
                <w:rFonts w:ascii="Corbel" w:hAnsi="Corbel"/>
                <w:b w:val="0"/>
                <w:bCs/>
                <w:lang w:bidi="hi-IN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21B9E" w14:textId="77777777" w:rsidR="00955F27" w:rsidRPr="00827105" w:rsidRDefault="00827105" w:rsidP="00A36375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955F27" w:rsidRPr="00827105" w14:paraId="2EF5FE03" w14:textId="77777777" w:rsidTr="06E6CC81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990E71B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1ACAA6" w14:textId="77777777" w:rsidR="00955F27" w:rsidRPr="00827105" w:rsidRDefault="00B5668D" w:rsidP="00A36375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8CF36" w14:textId="77777777" w:rsidR="00955F27" w:rsidRPr="00827105" w:rsidRDefault="00827105" w:rsidP="00A36375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955F27" w:rsidRPr="00827105" w14:paraId="09668643" w14:textId="77777777" w:rsidTr="06E6CC81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A2F1096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510FEB3" w14:textId="77777777" w:rsidR="00955F27" w:rsidRPr="00827105" w:rsidRDefault="005077DD" w:rsidP="00A36375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o</w:t>
            </w:r>
            <w:r w:rsidR="00955F27" w:rsidRPr="00827105">
              <w:rPr>
                <w:rFonts w:ascii="Corbel" w:hAnsi="Corbel"/>
                <w:b w:val="0"/>
                <w:bCs/>
                <w:lang w:bidi="hi-IN"/>
              </w:rPr>
              <w:t>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F5FCF" w14:textId="77777777" w:rsidR="00955F27" w:rsidRPr="00827105" w:rsidRDefault="00827105" w:rsidP="00A36375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955F27" w:rsidRPr="00827105" w14:paraId="659B7D28" w14:textId="77777777" w:rsidTr="06E6CC81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E73F495" w14:textId="77777777" w:rsidR="00955F27" w:rsidRPr="00827105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0A6FD3A" w14:textId="77777777" w:rsidR="00955F27" w:rsidRPr="00827105" w:rsidRDefault="00B5668D" w:rsidP="00A36375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5E52F" w14:textId="77777777" w:rsidR="00955F27" w:rsidRPr="00827105" w:rsidRDefault="00827105" w:rsidP="00A36375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</w:tbl>
    <w:p w14:paraId="17AD93B2" w14:textId="77777777" w:rsidR="00923D7D" w:rsidRPr="0082710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82710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 xml:space="preserve">4.2 </w:t>
      </w:r>
      <w:r w:rsidR="0085747A" w:rsidRPr="0082710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27105">
        <w:rPr>
          <w:rFonts w:ascii="Corbel" w:hAnsi="Corbel"/>
          <w:smallCaps w:val="0"/>
          <w:szCs w:val="24"/>
        </w:rPr>
        <w:t xml:space="preserve"> </w:t>
      </w:r>
    </w:p>
    <w:p w14:paraId="0DE4B5B7" w14:textId="77777777" w:rsidR="00923D7D" w:rsidRPr="0082710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27105" w14:paraId="01EACB96" w14:textId="77777777" w:rsidTr="06E6CC81">
        <w:tc>
          <w:tcPr>
            <w:tcW w:w="9670" w:type="dxa"/>
          </w:tcPr>
          <w:p w14:paraId="66204FF1" w14:textId="77777777" w:rsidR="0085747A" w:rsidRPr="0082710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CC3B44" w14:textId="77777777" w:rsidR="005B160E" w:rsidRDefault="005B160E" w:rsidP="005B160E">
            <w:pPr>
              <w:pStyle w:val="Podpunkty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 xml:space="preserve">Konwersatorium – </w:t>
            </w:r>
            <w:r>
              <w:rPr>
                <w:rFonts w:ascii="Corbel" w:hAnsi="Corbel"/>
              </w:rPr>
              <w:t xml:space="preserve">zaliczenie na ocenę </w:t>
            </w:r>
          </w:p>
          <w:p w14:paraId="0B4610D4" w14:textId="3089DE07" w:rsidR="005B160E" w:rsidRPr="007036B9" w:rsidRDefault="4225A947" w:rsidP="06E6CC81">
            <w:pPr>
              <w:pStyle w:val="Podpunkty"/>
              <w:rPr>
                <w:rFonts w:ascii="Corbel" w:hAnsi="Corbel"/>
                <w:b w:val="0"/>
                <w:smallCaps/>
              </w:rPr>
            </w:pPr>
            <w:r w:rsidRPr="06E6CC81">
              <w:rPr>
                <w:rFonts w:ascii="Corbel" w:hAnsi="Corbel"/>
                <w:b w:val="0"/>
              </w:rPr>
              <w:t>S</w:t>
            </w:r>
            <w:r w:rsidR="73AA5F22" w:rsidRPr="06E6CC81">
              <w:rPr>
                <w:rFonts w:ascii="Corbel" w:hAnsi="Corbel"/>
                <w:b w:val="0"/>
              </w:rPr>
              <w:t>tudent zaliczając konwersatorium wybiera temat spośród zaproponowanych przez osobę prowadzącą przedmiot i przygotowuje naukowe opracowanie problemowego zagadnienia ze wskazaniem swojego stanowiska.</w:t>
            </w:r>
            <w:r w:rsidR="2D503218" w:rsidRPr="06E6CC81">
              <w:rPr>
                <w:rFonts w:ascii="Corbel" w:hAnsi="Corbel"/>
              </w:rPr>
              <w:t xml:space="preserve"> </w:t>
            </w:r>
            <w:r w:rsidR="2D503218" w:rsidRPr="06E6CC81">
              <w:rPr>
                <w:rFonts w:ascii="Corbel" w:hAnsi="Corbel"/>
                <w:b w:val="0"/>
              </w:rPr>
              <w:t>Ocena uzależniona jest od stopnia wnikliwości przeprowadzonej analizy naukowej, postawionych prawidłowo założeń i wniosków podsumowujących proces badawczy Studenta.</w:t>
            </w:r>
          </w:p>
          <w:p w14:paraId="2DBF0D7D" w14:textId="77777777" w:rsidR="0085747A" w:rsidRPr="00827105" w:rsidRDefault="0085747A" w:rsidP="005B160E">
            <w:pPr>
              <w:pStyle w:val="Podpunkty"/>
              <w:rPr>
                <w:rFonts w:ascii="Corbel" w:hAnsi="Corbel"/>
                <w:b w:val="0"/>
                <w:smallCaps/>
                <w:szCs w:val="24"/>
              </w:rPr>
            </w:pPr>
          </w:p>
        </w:tc>
      </w:tr>
    </w:tbl>
    <w:p w14:paraId="6B62F1B3" w14:textId="77777777" w:rsidR="0085747A" w:rsidRPr="0082710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82710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27105">
        <w:rPr>
          <w:rFonts w:ascii="Corbel" w:hAnsi="Corbel"/>
          <w:b/>
          <w:sz w:val="24"/>
          <w:szCs w:val="24"/>
        </w:rPr>
        <w:t xml:space="preserve">5. </w:t>
      </w:r>
      <w:r w:rsidR="00C61DC5" w:rsidRPr="0082710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F2C34E" w14:textId="77777777" w:rsidR="0085747A" w:rsidRPr="0082710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827105" w14:paraId="63D9DE79" w14:textId="77777777" w:rsidTr="06E6CC81">
        <w:tc>
          <w:tcPr>
            <w:tcW w:w="4962" w:type="dxa"/>
            <w:vAlign w:val="center"/>
          </w:tcPr>
          <w:p w14:paraId="4C452BB7" w14:textId="77777777" w:rsidR="0085747A" w:rsidRPr="0082710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2710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2710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2710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82710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2710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2710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2710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2710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27105" w14:paraId="7D248BF7" w14:textId="77777777" w:rsidTr="06E6CC81">
        <w:tc>
          <w:tcPr>
            <w:tcW w:w="4962" w:type="dxa"/>
          </w:tcPr>
          <w:p w14:paraId="39226504" w14:textId="7F3BEC09" w:rsidR="0085747A" w:rsidRPr="0082710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6E6CC81">
              <w:rPr>
                <w:rFonts w:ascii="Corbel" w:hAnsi="Corbel"/>
                <w:sz w:val="24"/>
                <w:szCs w:val="24"/>
              </w:rPr>
              <w:t>G</w:t>
            </w:r>
            <w:r w:rsidR="0085747A" w:rsidRPr="06E6CC81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53141132" w:rsidRPr="06E6CC8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6E6CC8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827105" w:rsidRDefault="008271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>15</w:t>
            </w:r>
          </w:p>
        </w:tc>
      </w:tr>
      <w:tr w:rsidR="00C61DC5" w:rsidRPr="00827105" w14:paraId="409F0BAA" w14:textId="77777777" w:rsidTr="06E6CC81">
        <w:tc>
          <w:tcPr>
            <w:tcW w:w="4962" w:type="dxa"/>
          </w:tcPr>
          <w:p w14:paraId="2750A6CD" w14:textId="77777777" w:rsidR="00C61DC5" w:rsidRPr="0082710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B7290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82710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827105" w:rsidRDefault="008271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>10</w:t>
            </w:r>
          </w:p>
        </w:tc>
      </w:tr>
      <w:tr w:rsidR="00C61DC5" w:rsidRPr="00827105" w14:paraId="5789C832" w14:textId="77777777" w:rsidTr="06E6CC81">
        <w:tc>
          <w:tcPr>
            <w:tcW w:w="4962" w:type="dxa"/>
          </w:tcPr>
          <w:p w14:paraId="7660431A" w14:textId="77777777" w:rsidR="0071620A" w:rsidRPr="0082710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82710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C61DC5" w:rsidRPr="00827105" w:rsidRDefault="008271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>50</w:t>
            </w:r>
          </w:p>
        </w:tc>
      </w:tr>
      <w:tr w:rsidR="0085747A" w:rsidRPr="00827105" w14:paraId="2B55E3E1" w14:textId="77777777" w:rsidTr="06E6CC81">
        <w:tc>
          <w:tcPr>
            <w:tcW w:w="4962" w:type="dxa"/>
          </w:tcPr>
          <w:p w14:paraId="3D4B2727" w14:textId="77777777" w:rsidR="0085747A" w:rsidRPr="0082710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827105" w:rsidRDefault="00B566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>75</w:t>
            </w:r>
          </w:p>
        </w:tc>
      </w:tr>
      <w:tr w:rsidR="0085747A" w:rsidRPr="00827105" w14:paraId="42922784" w14:textId="77777777" w:rsidTr="06E6CC81">
        <w:tc>
          <w:tcPr>
            <w:tcW w:w="4962" w:type="dxa"/>
          </w:tcPr>
          <w:p w14:paraId="5FD1C35E" w14:textId="77777777" w:rsidR="0085747A" w:rsidRPr="0082710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2710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827105" w:rsidRDefault="00B566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>3</w:t>
            </w:r>
          </w:p>
        </w:tc>
      </w:tr>
    </w:tbl>
    <w:p w14:paraId="6BBE219B" w14:textId="77777777" w:rsidR="0085747A" w:rsidRPr="0082710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2710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2710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0A4E5D" w14:textId="77777777" w:rsidR="003E1941" w:rsidRPr="0082710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4E31E188" w:rsidR="0085747A" w:rsidRPr="00827105" w:rsidRDefault="0071620A" w:rsidP="06E6CC81">
      <w:pPr>
        <w:pStyle w:val="Punktygwne"/>
        <w:spacing w:before="0" w:after="0"/>
        <w:rPr>
          <w:rFonts w:ascii="Corbel" w:hAnsi="Corbel"/>
          <w:smallCaps w:val="0"/>
        </w:rPr>
      </w:pPr>
      <w:r w:rsidRPr="06E6CC81">
        <w:rPr>
          <w:rFonts w:ascii="Corbel" w:hAnsi="Corbel"/>
          <w:smallCaps w:val="0"/>
        </w:rPr>
        <w:t xml:space="preserve">6. </w:t>
      </w:r>
      <w:r w:rsidR="0085747A" w:rsidRPr="06E6CC81">
        <w:rPr>
          <w:rFonts w:ascii="Corbel" w:hAnsi="Corbel"/>
          <w:smallCaps w:val="0"/>
        </w:rPr>
        <w:t>PRAKTYKI ZAWODOWE W RAMACH PRZEDMIOTU</w:t>
      </w:r>
    </w:p>
    <w:p w14:paraId="19219836" w14:textId="77777777" w:rsidR="0085747A" w:rsidRPr="0082710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827105" w14:paraId="146D6691" w14:textId="77777777" w:rsidTr="06E6CC81">
        <w:trPr>
          <w:trHeight w:val="397"/>
        </w:trPr>
        <w:tc>
          <w:tcPr>
            <w:tcW w:w="3544" w:type="dxa"/>
          </w:tcPr>
          <w:p w14:paraId="55E98D25" w14:textId="77777777" w:rsidR="0085747A" w:rsidRPr="0082710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10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96FEF7D" w14:textId="1049872E" w:rsidR="0085747A" w:rsidRPr="00827105" w:rsidRDefault="09192C27" w:rsidP="06E6CC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6E6CC8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827105" w14:paraId="05EFD703" w14:textId="77777777" w:rsidTr="06E6CC81">
        <w:trPr>
          <w:trHeight w:val="397"/>
        </w:trPr>
        <w:tc>
          <w:tcPr>
            <w:tcW w:w="3544" w:type="dxa"/>
          </w:tcPr>
          <w:p w14:paraId="7C3ADC5D" w14:textId="77777777" w:rsidR="0085747A" w:rsidRPr="0082710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10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194DBDC" w14:textId="21D19F09" w:rsidR="0085747A" w:rsidRPr="00827105" w:rsidRDefault="7A54DA62" w:rsidP="06E6CC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6E6CC8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69D0D3C" w14:textId="77777777" w:rsidR="003E1941" w:rsidRPr="0082710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82710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827105">
        <w:rPr>
          <w:rFonts w:ascii="Corbel" w:hAnsi="Corbel"/>
          <w:smallCaps w:val="0"/>
          <w:szCs w:val="24"/>
        </w:rPr>
        <w:t>LITERATURA</w:t>
      </w:r>
      <w:r w:rsidRPr="00827105">
        <w:rPr>
          <w:rFonts w:ascii="Corbel" w:hAnsi="Corbel"/>
          <w:smallCaps w:val="0"/>
          <w:szCs w:val="24"/>
        </w:rPr>
        <w:t xml:space="preserve"> </w:t>
      </w:r>
    </w:p>
    <w:p w14:paraId="54CD245A" w14:textId="77777777" w:rsidR="00675843" w:rsidRPr="0082710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31BE67" w14:textId="77777777" w:rsidR="0085747A" w:rsidRPr="0082710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955F27" w:rsidRPr="00827105" w14:paraId="438456F1" w14:textId="77777777" w:rsidTr="00393E5E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C9695" w14:textId="77777777" w:rsidR="00955F27" w:rsidRPr="00827105" w:rsidRDefault="00955F27" w:rsidP="00393E5E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827105">
              <w:rPr>
                <w:rFonts w:ascii="Corbel" w:hAnsi="Corbel"/>
                <w:bCs/>
                <w:szCs w:val="24"/>
              </w:rPr>
              <w:t>Literatura podstawowa:</w:t>
            </w:r>
          </w:p>
          <w:p w14:paraId="30D94A1C" w14:textId="77777777" w:rsidR="00955F27" w:rsidRPr="00827105" w:rsidRDefault="00955F27" w:rsidP="00393E5E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C. Berezowski, Międzynarodowe prawo lotnicze, Warszawa 1964,</w:t>
            </w:r>
          </w:p>
          <w:p w14:paraId="5390547A" w14:textId="77777777" w:rsidR="00955F27" w:rsidRPr="00827105" w:rsidRDefault="00955F27" w:rsidP="00393E5E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M. Żylicz, Prawo lotnicze międzynarodowe, europejskie i krajowe, Warszawa 2011,</w:t>
            </w:r>
          </w:p>
          <w:p w14:paraId="4FC09052" w14:textId="77777777" w:rsidR="00955F27" w:rsidRPr="00827105" w:rsidRDefault="00955F27" w:rsidP="00393E5E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- A. </w:t>
            </w:r>
            <w:proofErr w:type="spellStart"/>
            <w:r w:rsidRPr="00827105">
              <w:rPr>
                <w:rFonts w:ascii="Corbel" w:hAnsi="Corbel"/>
                <w:color w:val="000000"/>
                <w:szCs w:val="24"/>
              </w:rPr>
              <w:t>Górbiel</w:t>
            </w:r>
            <w:proofErr w:type="spellEnd"/>
            <w:r w:rsidRPr="00827105">
              <w:rPr>
                <w:rFonts w:ascii="Corbel" w:hAnsi="Corbel"/>
                <w:color w:val="000000"/>
                <w:szCs w:val="24"/>
              </w:rPr>
              <w:t>, Międzynarodowe prawo kosmiczne, Warszawa 1985,</w:t>
            </w:r>
          </w:p>
          <w:p w14:paraId="4944627A" w14:textId="77777777" w:rsidR="00955F27" w:rsidRDefault="00955F27" w:rsidP="00393E5E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A. Wasilkowski (red.), Działalność kosmiczna w świetle prawa międzynarodowego, Warszawa 1991,</w:t>
            </w:r>
          </w:p>
          <w:p w14:paraId="1C7A68F9" w14:textId="77777777" w:rsidR="00D236CF" w:rsidRPr="008D6AD0" w:rsidRDefault="00D236CF" w:rsidP="00D236CF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  <w:lang w:val="en-GB"/>
              </w:rPr>
            </w:pPr>
            <w:r w:rsidRPr="008D6AD0">
              <w:rPr>
                <w:rFonts w:ascii="Corbel" w:hAnsi="Corbel"/>
                <w:color w:val="000000"/>
                <w:szCs w:val="24"/>
                <w:lang w:val="en-GB"/>
              </w:rPr>
              <w:t xml:space="preserve">- F. </w:t>
            </w:r>
            <w:proofErr w:type="spellStart"/>
            <w:r w:rsidRPr="008D6AD0">
              <w:rPr>
                <w:rFonts w:ascii="Corbel" w:hAnsi="Corbel"/>
                <w:color w:val="000000"/>
                <w:szCs w:val="24"/>
                <w:lang w:val="en-GB"/>
              </w:rPr>
              <w:t>Tronchetti</w:t>
            </w:r>
            <w:proofErr w:type="spellEnd"/>
            <w:r w:rsidRPr="008D6AD0">
              <w:rPr>
                <w:rFonts w:ascii="Corbel" w:hAnsi="Corbel"/>
                <w:color w:val="000000"/>
                <w:szCs w:val="24"/>
                <w:lang w:val="en-GB"/>
              </w:rPr>
              <w:t xml:space="preserve">, The Exploitation of Natural Resources of the Moon and Other Celestial Bodies: A Proposal for a Legal </w:t>
            </w:r>
            <w:proofErr w:type="spellStart"/>
            <w:r w:rsidRPr="008D6AD0">
              <w:rPr>
                <w:rFonts w:ascii="Corbel" w:hAnsi="Corbel"/>
                <w:color w:val="000000"/>
                <w:szCs w:val="24"/>
                <w:lang w:val="en-GB"/>
              </w:rPr>
              <w:t>Regim</w:t>
            </w:r>
            <w:proofErr w:type="spellEnd"/>
            <w:r w:rsidRPr="008D6AD0">
              <w:rPr>
                <w:rFonts w:ascii="Corbel" w:hAnsi="Corbel"/>
                <w:color w:val="000000"/>
                <w:szCs w:val="24"/>
                <w:lang w:val="en-GB"/>
              </w:rPr>
              <w:t>,  „Studies in Space Law” 2009, vol. 4,</w:t>
            </w:r>
          </w:p>
          <w:p w14:paraId="39A7416E" w14:textId="77777777" w:rsidR="00955F27" w:rsidRPr="00827105" w:rsidRDefault="00955F27" w:rsidP="00393E5E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W</w:t>
            </w:r>
            <w:r w:rsidRPr="00827105">
              <w:rPr>
                <w:rFonts w:ascii="Corbel" w:hAnsi="Corbel"/>
                <w:szCs w:val="24"/>
              </w:rPr>
              <w:t xml:space="preserve">ybór aktów prawnych do nauki międzynarodowego prawa lotniczego i kosmicznego (oprac. P. </w:t>
            </w:r>
            <w:proofErr w:type="spellStart"/>
            <w:r w:rsidRPr="00827105">
              <w:rPr>
                <w:rFonts w:ascii="Corbel" w:hAnsi="Corbel"/>
                <w:szCs w:val="24"/>
              </w:rPr>
              <w:t>Durys</w:t>
            </w:r>
            <w:proofErr w:type="spellEnd"/>
            <w:r w:rsidRPr="00827105">
              <w:rPr>
                <w:rFonts w:ascii="Corbel" w:hAnsi="Corbel"/>
                <w:szCs w:val="24"/>
              </w:rPr>
              <w:t>, F. Jasiński), Warszawa 1999</w:t>
            </w:r>
          </w:p>
        </w:tc>
      </w:tr>
      <w:tr w:rsidR="00955F27" w:rsidRPr="00827105" w14:paraId="385F4EA5" w14:textId="77777777" w:rsidTr="00393E5E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CA5F3" w14:textId="77777777" w:rsidR="00955F27" w:rsidRPr="00827105" w:rsidRDefault="00955F27" w:rsidP="00393E5E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827105">
              <w:rPr>
                <w:rFonts w:ascii="Corbel" w:hAnsi="Corbel"/>
                <w:bCs/>
                <w:szCs w:val="24"/>
              </w:rPr>
              <w:t>Literatura uzupełniająca:</w:t>
            </w:r>
          </w:p>
          <w:p w14:paraId="5D06BDB3" w14:textId="77777777" w:rsidR="00955F27" w:rsidRPr="00827105" w:rsidRDefault="00955F27" w:rsidP="00393E5E">
            <w:pPr>
              <w:pStyle w:val="Akapitzlist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 xml:space="preserve">- Z. Galicki, T. Kamiński, K. </w:t>
            </w:r>
            <w:proofErr w:type="spellStart"/>
            <w:r w:rsidRPr="00827105">
              <w:rPr>
                <w:rFonts w:ascii="Corbel" w:hAnsi="Corbel"/>
                <w:szCs w:val="24"/>
              </w:rPr>
              <w:t>Myszona</w:t>
            </w:r>
            <w:proofErr w:type="spellEnd"/>
            <w:r w:rsidRPr="00827105">
              <w:rPr>
                <w:rFonts w:ascii="Corbel" w:hAnsi="Corbel"/>
                <w:szCs w:val="24"/>
              </w:rPr>
              <w:t>-Kostrzewa (red.), Wykorzystanie przestrzeni kosmicznej. Świat – Europa – Polska, Warszawa 2010,</w:t>
            </w:r>
          </w:p>
          <w:p w14:paraId="06AFE298" w14:textId="77777777" w:rsidR="00457B0B" w:rsidRPr="00827105" w:rsidRDefault="00457B0B" w:rsidP="00393E5E">
            <w:pPr>
              <w:pStyle w:val="Akapitzlist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14:paraId="451BA006" w14:textId="77777777" w:rsidR="00955F27" w:rsidRPr="00827105" w:rsidRDefault="00955F27" w:rsidP="00393E5E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M. Polkowska, Suwerenność państwa w przestrzeni powietrznej. Geneza, zakres i ewolucja, Warszawa 2009</w:t>
            </w:r>
          </w:p>
          <w:p w14:paraId="66E7151D" w14:textId="77777777" w:rsidR="00955F27" w:rsidRPr="00827105" w:rsidRDefault="00955F27" w:rsidP="00393E5E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M. Polkowska, Prawo kosmiczne w obliczu nowych problemów współczesności, Warszawa 2011</w:t>
            </w:r>
          </w:p>
        </w:tc>
      </w:tr>
    </w:tbl>
    <w:p w14:paraId="36FEB5B0" w14:textId="77777777" w:rsidR="0085747A" w:rsidRPr="0082710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82710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2710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2710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74DAE" w14:textId="77777777" w:rsidR="00407487" w:rsidRDefault="00407487" w:rsidP="00C16ABF">
      <w:pPr>
        <w:spacing w:after="0" w:line="240" w:lineRule="auto"/>
      </w:pPr>
      <w:r>
        <w:separator/>
      </w:r>
    </w:p>
  </w:endnote>
  <w:endnote w:type="continuationSeparator" w:id="0">
    <w:p w14:paraId="14E35EFB" w14:textId="77777777" w:rsidR="00407487" w:rsidRDefault="004074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778C7" w14:textId="77777777" w:rsidR="00407487" w:rsidRDefault="00407487" w:rsidP="00C16ABF">
      <w:pPr>
        <w:spacing w:after="0" w:line="240" w:lineRule="auto"/>
      </w:pPr>
      <w:r>
        <w:separator/>
      </w:r>
    </w:p>
  </w:footnote>
  <w:footnote w:type="continuationSeparator" w:id="0">
    <w:p w14:paraId="794729EB" w14:textId="77777777" w:rsidR="00407487" w:rsidRDefault="0040748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B9D"/>
    <w:rsid w:val="00042D2E"/>
    <w:rsid w:val="00044C82"/>
    <w:rsid w:val="00046D2B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0FB9"/>
    <w:rsid w:val="000F1815"/>
    <w:rsid w:val="000F1C57"/>
    <w:rsid w:val="000F5615"/>
    <w:rsid w:val="001123E4"/>
    <w:rsid w:val="00116E3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5AB"/>
    <w:rsid w:val="001718A7"/>
    <w:rsid w:val="001728C5"/>
    <w:rsid w:val="001737CF"/>
    <w:rsid w:val="00176083"/>
    <w:rsid w:val="00192F37"/>
    <w:rsid w:val="001A70D2"/>
    <w:rsid w:val="001B4ED8"/>
    <w:rsid w:val="001D657B"/>
    <w:rsid w:val="001D7B54"/>
    <w:rsid w:val="001E0209"/>
    <w:rsid w:val="001F2CA2"/>
    <w:rsid w:val="002144C0"/>
    <w:rsid w:val="00222C26"/>
    <w:rsid w:val="0022477D"/>
    <w:rsid w:val="002278A9"/>
    <w:rsid w:val="002336F9"/>
    <w:rsid w:val="0024028F"/>
    <w:rsid w:val="00244ABC"/>
    <w:rsid w:val="00281FF2"/>
    <w:rsid w:val="002857DE"/>
    <w:rsid w:val="00291567"/>
    <w:rsid w:val="0029188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28D"/>
    <w:rsid w:val="002F4ABE"/>
    <w:rsid w:val="002F5BE4"/>
    <w:rsid w:val="003018BA"/>
    <w:rsid w:val="0030395F"/>
    <w:rsid w:val="003052EB"/>
    <w:rsid w:val="00305C92"/>
    <w:rsid w:val="003151C5"/>
    <w:rsid w:val="003343CF"/>
    <w:rsid w:val="00346FE9"/>
    <w:rsid w:val="0034759A"/>
    <w:rsid w:val="003503F6"/>
    <w:rsid w:val="003530DD"/>
    <w:rsid w:val="00363F78"/>
    <w:rsid w:val="00393E5E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7487"/>
    <w:rsid w:val="00414E3C"/>
    <w:rsid w:val="0042244A"/>
    <w:rsid w:val="0042745A"/>
    <w:rsid w:val="00431A30"/>
    <w:rsid w:val="00431D5C"/>
    <w:rsid w:val="0043216F"/>
    <w:rsid w:val="004362C6"/>
    <w:rsid w:val="00437FA2"/>
    <w:rsid w:val="00445970"/>
    <w:rsid w:val="00457B0B"/>
    <w:rsid w:val="00461EFC"/>
    <w:rsid w:val="004652C2"/>
    <w:rsid w:val="004706D1"/>
    <w:rsid w:val="00471326"/>
    <w:rsid w:val="0047598D"/>
    <w:rsid w:val="004840FD"/>
    <w:rsid w:val="00490F7D"/>
    <w:rsid w:val="00491678"/>
    <w:rsid w:val="00494726"/>
    <w:rsid w:val="004968E2"/>
    <w:rsid w:val="004A3EEA"/>
    <w:rsid w:val="004A4D1F"/>
    <w:rsid w:val="004D5282"/>
    <w:rsid w:val="004F1551"/>
    <w:rsid w:val="004F55A3"/>
    <w:rsid w:val="0050496F"/>
    <w:rsid w:val="005067F2"/>
    <w:rsid w:val="005077DD"/>
    <w:rsid w:val="00513B6F"/>
    <w:rsid w:val="00517C63"/>
    <w:rsid w:val="0052487B"/>
    <w:rsid w:val="005363C4"/>
    <w:rsid w:val="00536BDE"/>
    <w:rsid w:val="00543ACC"/>
    <w:rsid w:val="0056533C"/>
    <w:rsid w:val="0056696D"/>
    <w:rsid w:val="0059484D"/>
    <w:rsid w:val="005A0855"/>
    <w:rsid w:val="005A3196"/>
    <w:rsid w:val="005B160E"/>
    <w:rsid w:val="005C02AF"/>
    <w:rsid w:val="005C080F"/>
    <w:rsid w:val="005C11A0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1698"/>
    <w:rsid w:val="006620D9"/>
    <w:rsid w:val="00671958"/>
    <w:rsid w:val="006737C1"/>
    <w:rsid w:val="00675843"/>
    <w:rsid w:val="00696477"/>
    <w:rsid w:val="006D050F"/>
    <w:rsid w:val="006D6139"/>
    <w:rsid w:val="006E5D65"/>
    <w:rsid w:val="006F1282"/>
    <w:rsid w:val="006F1FBC"/>
    <w:rsid w:val="006F2930"/>
    <w:rsid w:val="006F31E2"/>
    <w:rsid w:val="007036B9"/>
    <w:rsid w:val="00706544"/>
    <w:rsid w:val="007072BA"/>
    <w:rsid w:val="0071620A"/>
    <w:rsid w:val="00724677"/>
    <w:rsid w:val="00725459"/>
    <w:rsid w:val="007321BC"/>
    <w:rsid w:val="007327BD"/>
    <w:rsid w:val="00733A0F"/>
    <w:rsid w:val="00734608"/>
    <w:rsid w:val="00745302"/>
    <w:rsid w:val="0074609C"/>
    <w:rsid w:val="007461D6"/>
    <w:rsid w:val="00746EC8"/>
    <w:rsid w:val="00750450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7D28"/>
    <w:rsid w:val="00805D4C"/>
    <w:rsid w:val="00807D4F"/>
    <w:rsid w:val="0081554D"/>
    <w:rsid w:val="0081707E"/>
    <w:rsid w:val="00825E6E"/>
    <w:rsid w:val="00827105"/>
    <w:rsid w:val="0083607A"/>
    <w:rsid w:val="008449B3"/>
    <w:rsid w:val="00856996"/>
    <w:rsid w:val="0085747A"/>
    <w:rsid w:val="00873214"/>
    <w:rsid w:val="00884922"/>
    <w:rsid w:val="00885F64"/>
    <w:rsid w:val="008917F9"/>
    <w:rsid w:val="008A227D"/>
    <w:rsid w:val="008A45F7"/>
    <w:rsid w:val="008C0CC0"/>
    <w:rsid w:val="008C19A9"/>
    <w:rsid w:val="008C379D"/>
    <w:rsid w:val="008C5147"/>
    <w:rsid w:val="008C5359"/>
    <w:rsid w:val="008C5363"/>
    <w:rsid w:val="008D3DFB"/>
    <w:rsid w:val="008D6AD0"/>
    <w:rsid w:val="008E64F4"/>
    <w:rsid w:val="008F12C9"/>
    <w:rsid w:val="008F6E29"/>
    <w:rsid w:val="00916188"/>
    <w:rsid w:val="00923D7D"/>
    <w:rsid w:val="00936BD4"/>
    <w:rsid w:val="009508DF"/>
    <w:rsid w:val="00950DAC"/>
    <w:rsid w:val="009528A1"/>
    <w:rsid w:val="00954A07"/>
    <w:rsid w:val="00955F27"/>
    <w:rsid w:val="009674EC"/>
    <w:rsid w:val="00997F14"/>
    <w:rsid w:val="009A78D9"/>
    <w:rsid w:val="009C3E31"/>
    <w:rsid w:val="009C54AE"/>
    <w:rsid w:val="009C5968"/>
    <w:rsid w:val="009C788E"/>
    <w:rsid w:val="009D0C6C"/>
    <w:rsid w:val="009E3B41"/>
    <w:rsid w:val="009E63BD"/>
    <w:rsid w:val="009F3C5C"/>
    <w:rsid w:val="009F4610"/>
    <w:rsid w:val="00A00ECC"/>
    <w:rsid w:val="00A155EE"/>
    <w:rsid w:val="00A2245B"/>
    <w:rsid w:val="00A30110"/>
    <w:rsid w:val="00A33184"/>
    <w:rsid w:val="00A36375"/>
    <w:rsid w:val="00A36899"/>
    <w:rsid w:val="00A371F6"/>
    <w:rsid w:val="00A43BF6"/>
    <w:rsid w:val="00A53FA5"/>
    <w:rsid w:val="00A54817"/>
    <w:rsid w:val="00A601C8"/>
    <w:rsid w:val="00A60799"/>
    <w:rsid w:val="00A84C2F"/>
    <w:rsid w:val="00A84C85"/>
    <w:rsid w:val="00A97DE1"/>
    <w:rsid w:val="00AB053C"/>
    <w:rsid w:val="00AC6DC3"/>
    <w:rsid w:val="00AD1146"/>
    <w:rsid w:val="00AD27D3"/>
    <w:rsid w:val="00AD66D6"/>
    <w:rsid w:val="00AE1160"/>
    <w:rsid w:val="00AE203C"/>
    <w:rsid w:val="00AE2E74"/>
    <w:rsid w:val="00AE5BD6"/>
    <w:rsid w:val="00AE5FCB"/>
    <w:rsid w:val="00AF2C1E"/>
    <w:rsid w:val="00B04ADE"/>
    <w:rsid w:val="00B06142"/>
    <w:rsid w:val="00B135B1"/>
    <w:rsid w:val="00B3130B"/>
    <w:rsid w:val="00B350E5"/>
    <w:rsid w:val="00B40ADB"/>
    <w:rsid w:val="00B43B77"/>
    <w:rsid w:val="00B43E80"/>
    <w:rsid w:val="00B46063"/>
    <w:rsid w:val="00B464B4"/>
    <w:rsid w:val="00B5668D"/>
    <w:rsid w:val="00B607DB"/>
    <w:rsid w:val="00B66529"/>
    <w:rsid w:val="00B7290C"/>
    <w:rsid w:val="00B75946"/>
    <w:rsid w:val="00B8056E"/>
    <w:rsid w:val="00B819C8"/>
    <w:rsid w:val="00B82308"/>
    <w:rsid w:val="00B83C32"/>
    <w:rsid w:val="00B90885"/>
    <w:rsid w:val="00B966A9"/>
    <w:rsid w:val="00BB520A"/>
    <w:rsid w:val="00BC763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6D3B"/>
    <w:rsid w:val="00CD6897"/>
    <w:rsid w:val="00CE5BAC"/>
    <w:rsid w:val="00CF25BE"/>
    <w:rsid w:val="00CF78ED"/>
    <w:rsid w:val="00D02B25"/>
    <w:rsid w:val="00D02EBA"/>
    <w:rsid w:val="00D17C3C"/>
    <w:rsid w:val="00D236CF"/>
    <w:rsid w:val="00D26B2C"/>
    <w:rsid w:val="00D352C9"/>
    <w:rsid w:val="00D374F7"/>
    <w:rsid w:val="00D425B2"/>
    <w:rsid w:val="00D428D6"/>
    <w:rsid w:val="00D47C4D"/>
    <w:rsid w:val="00D552B2"/>
    <w:rsid w:val="00D608D1"/>
    <w:rsid w:val="00D675A9"/>
    <w:rsid w:val="00D74119"/>
    <w:rsid w:val="00D8075B"/>
    <w:rsid w:val="00D8678B"/>
    <w:rsid w:val="00DA19A5"/>
    <w:rsid w:val="00DA2114"/>
    <w:rsid w:val="00DE09C0"/>
    <w:rsid w:val="00DE4A14"/>
    <w:rsid w:val="00DE4D88"/>
    <w:rsid w:val="00DF320D"/>
    <w:rsid w:val="00DF71C8"/>
    <w:rsid w:val="00E04251"/>
    <w:rsid w:val="00E129B8"/>
    <w:rsid w:val="00E21E7D"/>
    <w:rsid w:val="00E22FBC"/>
    <w:rsid w:val="00E24BF5"/>
    <w:rsid w:val="00E25338"/>
    <w:rsid w:val="00E415FA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10F"/>
    <w:rsid w:val="00ED32D2"/>
    <w:rsid w:val="00EE32DE"/>
    <w:rsid w:val="00EE5457"/>
    <w:rsid w:val="00F070AB"/>
    <w:rsid w:val="00F17567"/>
    <w:rsid w:val="00F27A7B"/>
    <w:rsid w:val="00F32C6E"/>
    <w:rsid w:val="00F4344A"/>
    <w:rsid w:val="00F526AF"/>
    <w:rsid w:val="00F53B10"/>
    <w:rsid w:val="00F617C3"/>
    <w:rsid w:val="00F7066B"/>
    <w:rsid w:val="00F70BBB"/>
    <w:rsid w:val="00F720EA"/>
    <w:rsid w:val="00F83B28"/>
    <w:rsid w:val="00F85269"/>
    <w:rsid w:val="00F9072B"/>
    <w:rsid w:val="00FA46E5"/>
    <w:rsid w:val="00FB7DBA"/>
    <w:rsid w:val="00FC1C25"/>
    <w:rsid w:val="00FC3F45"/>
    <w:rsid w:val="00FD503F"/>
    <w:rsid w:val="00FD7589"/>
    <w:rsid w:val="00FE65D5"/>
    <w:rsid w:val="00FE7E2E"/>
    <w:rsid w:val="00FF016A"/>
    <w:rsid w:val="00FF1401"/>
    <w:rsid w:val="00FF5E7D"/>
    <w:rsid w:val="0181B3C6"/>
    <w:rsid w:val="01C6A3B3"/>
    <w:rsid w:val="06E6CC81"/>
    <w:rsid w:val="09192C27"/>
    <w:rsid w:val="1AD5C265"/>
    <w:rsid w:val="2194D2FD"/>
    <w:rsid w:val="240B3DF4"/>
    <w:rsid w:val="2D503218"/>
    <w:rsid w:val="37590280"/>
    <w:rsid w:val="4225A947"/>
    <w:rsid w:val="511DF616"/>
    <w:rsid w:val="53141132"/>
    <w:rsid w:val="65351A61"/>
    <w:rsid w:val="66E22599"/>
    <w:rsid w:val="6879D7D9"/>
    <w:rsid w:val="73AA5F22"/>
    <w:rsid w:val="7987DCB7"/>
    <w:rsid w:val="7A54D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357F4"/>
  <w15:docId w15:val="{0A913673-77CE-4D00-AFFB-1AAA3C4D6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2026E-BEED-48F8-A9A8-D75D11D3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1073</Words>
  <Characters>6438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16</cp:revision>
  <cp:lastPrinted>2019-02-06T22:12:00Z</cp:lastPrinted>
  <dcterms:created xsi:type="dcterms:W3CDTF">2023-09-26T11:55:00Z</dcterms:created>
  <dcterms:modified xsi:type="dcterms:W3CDTF">2024-09-03T07:18:00Z</dcterms:modified>
</cp:coreProperties>
</file>